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E2062" w14:textId="77777777" w:rsidR="002D7563" w:rsidRDefault="00B82705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drawing>
          <wp:anchor distT="0" distB="0" distL="114300" distR="114300" simplePos="0" relativeHeight="251658240" behindDoc="1" locked="0" layoutInCell="1" allowOverlap="1" wp14:anchorId="27CE20CB" wp14:editId="27CE20CC">
            <wp:simplePos x="0" y="0"/>
            <wp:positionH relativeFrom="column">
              <wp:posOffset>-669232</wp:posOffset>
            </wp:positionH>
            <wp:positionV relativeFrom="paragraph">
              <wp:posOffset>-975995</wp:posOffset>
            </wp:positionV>
            <wp:extent cx="3121256" cy="9918564"/>
            <wp:effectExtent l="0" t="0" r="317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a28d9b773f021.3369856315126266154749.png"/>
                    <pic:cNvPicPr/>
                  </pic:nvPicPr>
                  <pic:blipFill rotWithShape="1">
                    <a:blip r:embed="rId11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93"/>
                    <a:stretch/>
                  </pic:blipFill>
                  <pic:spPr bwMode="auto">
                    <a:xfrm>
                      <a:off x="0" y="0"/>
                      <a:ext cx="3121256" cy="99185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38D6">
        <w:rPr>
          <w:noProof/>
          <w:lang w:eastAsia="pt-PT"/>
        </w:rPr>
        <w:drawing>
          <wp:anchor distT="0" distB="0" distL="114300" distR="114300" simplePos="0" relativeHeight="251658241" behindDoc="0" locked="0" layoutInCell="1" allowOverlap="1" wp14:anchorId="27CE20CD" wp14:editId="27CE20CE">
            <wp:simplePos x="0" y="0"/>
            <wp:positionH relativeFrom="column">
              <wp:posOffset>4363720</wp:posOffset>
            </wp:positionH>
            <wp:positionV relativeFrom="paragraph">
              <wp:posOffset>-477520</wp:posOffset>
            </wp:positionV>
            <wp:extent cx="1750060" cy="477520"/>
            <wp:effectExtent l="0" t="0" r="254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cheiro com logotipo AT.JPG"/>
                    <pic:cNvPicPr/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006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D07">
        <w:rPr>
          <w:noProof/>
          <w:lang w:eastAsia="pt-PT"/>
        </w:rPr>
        <w:t xml:space="preserve"> </w:t>
      </w:r>
    </w:p>
    <w:p w14:paraId="27CE2063" w14:textId="77777777" w:rsidR="0044425F" w:rsidRDefault="0044425F" w:rsidP="007A4B9F">
      <w:pPr>
        <w:ind w:left="3969"/>
        <w:rPr>
          <w:noProof/>
          <w:lang w:eastAsia="pt-PT"/>
        </w:rPr>
      </w:pPr>
    </w:p>
    <w:p w14:paraId="27CE2064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5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6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7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8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9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A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B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D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E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F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0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1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2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3" w14:textId="77777777" w:rsidR="001703D5" w:rsidRDefault="001703D5" w:rsidP="007A4B9F">
      <w:pPr>
        <w:ind w:left="3969"/>
        <w:rPr>
          <w:noProof/>
          <w:lang w:eastAsia="pt-PT"/>
        </w:rPr>
      </w:pPr>
    </w:p>
    <w:p w14:paraId="23C270AF" w14:textId="77777777" w:rsidR="00063BDB" w:rsidRPr="00063BDB" w:rsidRDefault="00063BDB" w:rsidP="00063BDB">
      <w:pPr>
        <w:ind w:left="3969"/>
        <w:rPr>
          <w:rFonts w:cs="Arial"/>
          <w:b/>
          <w:color w:val="2F5496" w:themeColor="accent5" w:themeShade="BF"/>
          <w:sz w:val="40"/>
          <w:szCs w:val="40"/>
        </w:rPr>
      </w:pPr>
      <w:r w:rsidRPr="00063BDB">
        <w:rPr>
          <w:rFonts w:cs="Arial"/>
          <w:b/>
          <w:color w:val="2F5496" w:themeColor="accent5" w:themeShade="BF"/>
          <w:sz w:val="40"/>
          <w:szCs w:val="40"/>
        </w:rPr>
        <w:t xml:space="preserve">Declarações Aduaneiras de Importação e Notificações </w:t>
      </w:r>
    </w:p>
    <w:p w14:paraId="65C65DDB" w14:textId="77777777" w:rsidR="00784A66" w:rsidRDefault="00784A66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</w:p>
    <w:p w14:paraId="27CE2076" w14:textId="578AA281" w:rsidR="007A4B9F" w:rsidRPr="00784A66" w:rsidRDefault="007A4B9F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begin"/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instrText xml:space="preserve"> DOCPROPERTY NomeManual \* CHARFORMAT </w:instrTex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separate"/>
      </w:r>
      <w:r w:rsidR="004B431A">
        <w:rPr>
          <w:rFonts w:cs="Arial"/>
          <w:b/>
          <w:color w:val="2F5496" w:themeColor="accent5" w:themeShade="BF"/>
          <w:sz w:val="36"/>
          <w:szCs w:val="32"/>
        </w:rPr>
        <w:t>Guia XML - Mensagem CC429A v1.5</w: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end"/>
      </w:r>
    </w:p>
    <w:p w14:paraId="27CE2077" w14:textId="77777777" w:rsidR="001703D5" w:rsidRPr="00D138D6" w:rsidRDefault="001703D5" w:rsidP="007A4B9F">
      <w:pPr>
        <w:ind w:left="3969"/>
        <w:rPr>
          <w:rFonts w:cs="Arial"/>
          <w:b/>
          <w:color w:val="2F5496" w:themeColor="accent5" w:themeShade="BF"/>
          <w:sz w:val="44"/>
          <w:szCs w:val="40"/>
        </w:rPr>
      </w:pPr>
    </w:p>
    <w:p w14:paraId="27CE2078" w14:textId="346F0E48" w:rsidR="001703D5" w:rsidRPr="009F10B7" w:rsidRDefault="00106546" w:rsidP="009F10B7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28"/>
          <w:szCs w:val="24"/>
        </w:rPr>
      </w:pPr>
      <w:r>
        <w:rPr>
          <w:rFonts w:cs="Arial"/>
          <w:b/>
          <w:color w:val="2F5496" w:themeColor="accent5" w:themeShade="BF"/>
          <w:sz w:val="28"/>
          <w:szCs w:val="24"/>
        </w:rPr>
        <w:t>Autorização de Saída</w:t>
      </w:r>
      <w:r w:rsidR="000B6373">
        <w:rPr>
          <w:rFonts w:cs="Arial"/>
          <w:b/>
          <w:color w:val="2F5496" w:themeColor="accent5" w:themeShade="BF"/>
          <w:sz w:val="28"/>
          <w:szCs w:val="24"/>
        </w:rPr>
        <w:t>/Confirmação da Declaração</w:t>
      </w:r>
    </w:p>
    <w:p w14:paraId="27CE2079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A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B" w14:textId="2F567C1E" w:rsidR="001703D5" w:rsidRPr="00B25815" w:rsidRDefault="00B25815" w:rsidP="007A4B9F">
      <w:pPr>
        <w:spacing w:after="0" w:line="240" w:lineRule="auto"/>
        <w:ind w:left="3969"/>
        <w:rPr>
          <w:rFonts w:cs="Arial"/>
          <w:color w:val="2F5496" w:themeColor="accent5" w:themeShade="BF"/>
          <w:sz w:val="36"/>
          <w:szCs w:val="40"/>
        </w:rPr>
      </w:pPr>
      <w:r w:rsidRPr="0094432F">
        <w:rPr>
          <w:rFonts w:cs="Arial"/>
          <w:color w:val="2F5496" w:themeColor="accent5" w:themeShade="BF"/>
          <w:sz w:val="36"/>
          <w:szCs w:val="40"/>
        </w:rPr>
        <w:fldChar w:fldCharType="begin"/>
      </w:r>
      <w:r w:rsidRPr="0094432F">
        <w:rPr>
          <w:rFonts w:cs="Arial"/>
          <w:color w:val="2F5496" w:themeColor="accent5" w:themeShade="BF"/>
          <w:sz w:val="36"/>
          <w:szCs w:val="40"/>
        </w:rPr>
        <w:instrText xml:space="preserve"> DOCPROPERTY data \* CHARFORMAT </w:instrText>
      </w:r>
      <w:r w:rsidRPr="0094432F">
        <w:rPr>
          <w:rFonts w:cs="Arial"/>
          <w:color w:val="2F5496" w:themeColor="accent5" w:themeShade="BF"/>
          <w:sz w:val="36"/>
          <w:szCs w:val="40"/>
        </w:rPr>
        <w:fldChar w:fldCharType="separate"/>
      </w:r>
      <w:r w:rsidR="004B431A">
        <w:rPr>
          <w:rFonts w:cs="Arial"/>
          <w:color w:val="2F5496" w:themeColor="accent5" w:themeShade="BF"/>
          <w:sz w:val="36"/>
          <w:szCs w:val="40"/>
        </w:rPr>
        <w:t>25-06-2026</w:t>
      </w:r>
      <w:r w:rsidRPr="0094432F">
        <w:rPr>
          <w:rFonts w:cs="Arial"/>
          <w:color w:val="2F5496" w:themeColor="accent5" w:themeShade="BF"/>
          <w:sz w:val="36"/>
          <w:szCs w:val="40"/>
        </w:rPr>
        <w:fldChar w:fldCharType="end"/>
      </w:r>
    </w:p>
    <w:p w14:paraId="27CE207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D" w14:textId="77777777" w:rsidR="0044425F" w:rsidRDefault="0044425F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br w:type="page"/>
      </w:r>
    </w:p>
    <w:tbl>
      <w:tblPr>
        <w:tblStyle w:val="TabelacomGrelha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5"/>
        <w:gridCol w:w="7719"/>
      </w:tblGrid>
      <w:tr w:rsidR="006A2AFC" w14:paraId="27CE2080" w14:textId="77777777" w:rsidTr="00802985">
        <w:tc>
          <w:tcPr>
            <w:tcW w:w="149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7E" w14:textId="77777777" w:rsidR="006A2AFC" w:rsidRDefault="006A2AFC" w:rsidP="00802985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Classificação</w:t>
            </w:r>
          </w:p>
        </w:tc>
        <w:tc>
          <w:tcPr>
            <w:tcW w:w="771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7CE207F" w14:textId="35FD428F" w:rsidR="006A2AFC" w:rsidRDefault="00E47EBE" w:rsidP="00B25815">
            <w:pPr>
              <w:spacing w:after="0"/>
            </w:pPr>
            <w:r>
              <w:fldChar w:fldCharType="begin"/>
            </w:r>
            <w:r>
              <w:instrText>DOCPROPERTY Class \* CHARFORMAT</w:instrText>
            </w:r>
            <w:r>
              <w:fldChar w:fldCharType="separate"/>
            </w:r>
            <w:r w:rsidR="00063BDB">
              <w:t>100.10.600</w:t>
            </w:r>
            <w:r>
              <w:fldChar w:fldCharType="end"/>
            </w:r>
          </w:p>
        </w:tc>
      </w:tr>
      <w:tr w:rsidR="00E25666" w14:paraId="27CE2083" w14:textId="77777777" w:rsidTr="00802985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</w:tcPr>
          <w:p w14:paraId="27CE2081" w14:textId="77777777" w:rsidR="00E25666" w:rsidRDefault="00E25666" w:rsidP="00802985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Segurança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2" w14:textId="77777777" w:rsidR="00E25666" w:rsidRPr="00B25815" w:rsidRDefault="00E25666" w:rsidP="00802985">
            <w:pPr>
              <w:spacing w:after="0"/>
            </w:pPr>
            <w:r w:rsidRPr="00B25815">
              <w:fldChar w:fldCharType="begin"/>
            </w:r>
            <w:r w:rsidRPr="00B25815">
              <w:instrText xml:space="preserve"> DOCPROPERTY </w:instrText>
            </w:r>
            <w:r>
              <w:instrText>Seg</w:instrText>
            </w:r>
            <w:r w:rsidRPr="00B25815">
              <w:instrText xml:space="preserve"> \* CHARFORMAT </w:instrText>
            </w:r>
            <w:r w:rsidRPr="00B25815">
              <w:fldChar w:fldCharType="separate"/>
            </w:r>
            <w:r w:rsidR="00795F8B">
              <w:t>Pública</w:t>
            </w:r>
            <w:r w:rsidRPr="00B25815">
              <w:fldChar w:fldCharType="end"/>
            </w:r>
          </w:p>
        </w:tc>
      </w:tr>
      <w:tr w:rsidR="006A2AFC" w14:paraId="27CE2086" w14:textId="77777777" w:rsidTr="00802985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84" w14:textId="77777777" w:rsidR="006A2AFC" w:rsidRDefault="006A2AFC" w:rsidP="00802985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Versão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5" w14:textId="39B3D68F" w:rsidR="006A2AFC" w:rsidRDefault="00E47EBE" w:rsidP="00802985">
            <w:pPr>
              <w:spacing w:after="0"/>
            </w:pPr>
            <w:r>
              <w:fldChar w:fldCharType="begin"/>
            </w:r>
            <w:r>
              <w:instrText>DOCPROPERTY Versao  \* CHARFORMAT</w:instrText>
            </w:r>
            <w:r>
              <w:fldChar w:fldCharType="separate"/>
            </w:r>
            <w:r w:rsidR="004B431A">
              <w:t>1.5</w:t>
            </w:r>
            <w:r>
              <w:fldChar w:fldCharType="end"/>
            </w:r>
          </w:p>
        </w:tc>
      </w:tr>
    </w:tbl>
    <w:p w14:paraId="27CE2087" w14:textId="37CF5DA5" w:rsidR="006A2AFC" w:rsidRDefault="006A2AFC" w:rsidP="006A2AFC"/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7938"/>
      </w:tblGrid>
      <w:tr w:rsidR="00CE079E" w14:paraId="021DFB55" w14:textId="77777777" w:rsidTr="00802985">
        <w:trPr>
          <w:trHeight w:val="425"/>
          <w:tblHeader/>
        </w:trPr>
        <w:tc>
          <w:tcPr>
            <w:tcW w:w="921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60516" w14:textId="77777777" w:rsidR="00CE079E" w:rsidRDefault="00CE079E" w:rsidP="00802985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Circuito de aprovação</w:t>
            </w:r>
          </w:p>
        </w:tc>
      </w:tr>
      <w:tr w:rsidR="00CE079E" w14:paraId="7D0B58ED" w14:textId="77777777" w:rsidTr="00802985">
        <w:trPr>
          <w:trHeight w:val="120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F934A" w14:textId="77777777" w:rsidR="00CE079E" w:rsidRDefault="00CE079E" w:rsidP="00802985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Elaborado: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26C8E" w14:textId="45ACCCEA" w:rsidR="00CE079E" w:rsidRDefault="00CE079E" w:rsidP="00802985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7F5D2A4D" w14:textId="77777777" w:rsidTr="00802985">
        <w:trPr>
          <w:trHeight w:val="253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F7808" w14:textId="77777777" w:rsidR="00CE079E" w:rsidRDefault="00CE079E" w:rsidP="00802985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Verificado: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C8F2A" w14:textId="77777777" w:rsidR="00CE079E" w:rsidRDefault="00CE079E" w:rsidP="00802985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37E03D3B" w14:textId="77777777" w:rsidTr="00802985">
        <w:trPr>
          <w:trHeight w:val="231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CC954" w14:textId="77777777" w:rsidR="00CE079E" w:rsidRDefault="00CE079E" w:rsidP="00802985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Aprovado: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47103" w14:textId="77777777" w:rsidR="00CE079E" w:rsidRDefault="00CE079E" w:rsidP="00802985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0BCEEF98" w14:textId="77777777" w:rsidTr="00802985">
        <w:trPr>
          <w:trHeight w:val="238"/>
        </w:trPr>
        <w:tc>
          <w:tcPr>
            <w:tcW w:w="127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9E2AA" w14:textId="77777777" w:rsidR="00CE079E" w:rsidRDefault="00CE079E" w:rsidP="00802985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Data: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9729F" w14:textId="77777777" w:rsidR="00CE079E" w:rsidRDefault="00CE079E" w:rsidP="00802985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</w:tr>
    </w:tbl>
    <w:p w14:paraId="1CCA45AE" w14:textId="77777777" w:rsidR="00CE079E" w:rsidRDefault="00CE079E" w:rsidP="00CE079E">
      <w:pPr>
        <w:ind w:left="708" w:hanging="708"/>
      </w:pPr>
    </w:p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1"/>
        <w:gridCol w:w="280"/>
        <w:gridCol w:w="1333"/>
        <w:gridCol w:w="115"/>
        <w:gridCol w:w="6095"/>
      </w:tblGrid>
      <w:tr w:rsidR="00CE079E" w14:paraId="2667B555" w14:textId="77777777" w:rsidTr="7D6F0C7D">
        <w:trPr>
          <w:trHeight w:val="425"/>
          <w:tblHeader/>
        </w:trPr>
        <w:tc>
          <w:tcPr>
            <w:tcW w:w="921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FE52D" w14:textId="77777777" w:rsidR="00CE079E" w:rsidRDefault="00CE079E" w:rsidP="00802985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Histórico de versões</w:t>
            </w:r>
          </w:p>
        </w:tc>
      </w:tr>
      <w:tr w:rsidR="00CE079E" w14:paraId="1E82EE1B" w14:textId="77777777" w:rsidTr="7D6F0C7D">
        <w:trPr>
          <w:trHeight w:val="120"/>
        </w:trPr>
        <w:tc>
          <w:tcPr>
            <w:tcW w:w="139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4A61" w14:textId="77777777" w:rsidR="00CE079E" w:rsidRDefault="00CE079E" w:rsidP="00802985">
            <w:pPr>
              <w:spacing w:after="0"/>
              <w:rPr>
                <w:rFonts w:cs="Arial"/>
                <w:bCs/>
                <w:color w:val="FFFFFF" w:themeColor="background1"/>
                <w:sz w:val="16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 w:val="16"/>
                <w:szCs w:val="18"/>
              </w:rPr>
              <w:t>Versão Anterior</w:t>
            </w:r>
          </w:p>
        </w:tc>
        <w:tc>
          <w:tcPr>
            <w:tcW w:w="172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6568A" w14:textId="77777777" w:rsidR="00CE079E" w:rsidRDefault="00CE079E" w:rsidP="00802985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Data de Aprovação</w:t>
            </w:r>
          </w:p>
        </w:tc>
        <w:tc>
          <w:tcPr>
            <w:tcW w:w="60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vAlign w:val="center"/>
            <w:hideMark/>
          </w:tcPr>
          <w:p w14:paraId="53F2A3CE" w14:textId="77777777" w:rsidR="00CE079E" w:rsidRDefault="00CE079E" w:rsidP="00802985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Síntese de Alterações</w:t>
            </w:r>
          </w:p>
        </w:tc>
      </w:tr>
      <w:tr w:rsidR="00CE079E" w:rsidRPr="004176AD" w14:paraId="2932DA36" w14:textId="77777777" w:rsidTr="7D6F0C7D">
        <w:trPr>
          <w:trHeight w:val="253"/>
        </w:trPr>
        <w:tc>
          <w:tcPr>
            <w:tcW w:w="167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53FB4" w14:textId="77777777" w:rsidR="00CE079E" w:rsidRPr="004176AD" w:rsidRDefault="00CE079E" w:rsidP="00802985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 w:rsidRPr="00934ACD">
              <w:rPr>
                <w:rFonts w:cs="Arial"/>
                <w:bCs/>
                <w:color w:val="000000" w:themeColor="text1"/>
                <w:sz w:val="18"/>
                <w:szCs w:val="16"/>
              </w:rPr>
              <w:t>1.0</w:t>
            </w:r>
          </w:p>
        </w:tc>
        <w:tc>
          <w:tcPr>
            <w:tcW w:w="1333" w:type="dxa"/>
            <w:tcBorders>
              <w:top w:val="dotted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99138" w14:textId="68D6EDD2" w:rsidR="00CE079E" w:rsidRPr="004176AD" w:rsidRDefault="000B6373" w:rsidP="00802985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01</w:t>
            </w:r>
            <w:r w:rsidR="002975D6">
              <w:rPr>
                <w:rFonts w:cs="Arial"/>
                <w:color w:val="000000" w:themeColor="text1"/>
                <w:sz w:val="18"/>
              </w:rPr>
              <w:t>.</w:t>
            </w:r>
            <w:r>
              <w:rPr>
                <w:rFonts w:cs="Arial"/>
                <w:color w:val="000000" w:themeColor="text1"/>
                <w:sz w:val="18"/>
              </w:rPr>
              <w:t>07</w:t>
            </w:r>
            <w:r w:rsidR="00584C58">
              <w:rPr>
                <w:rFonts w:cs="Arial"/>
                <w:color w:val="000000" w:themeColor="text1"/>
                <w:sz w:val="18"/>
              </w:rPr>
              <w:t>.</w:t>
            </w:r>
            <w:r>
              <w:rPr>
                <w:rFonts w:cs="Arial"/>
                <w:color w:val="000000" w:themeColor="text1"/>
                <w:sz w:val="18"/>
              </w:rPr>
              <w:t>2022</w:t>
            </w:r>
          </w:p>
        </w:tc>
        <w:tc>
          <w:tcPr>
            <w:tcW w:w="6210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0464C6FF" w14:textId="77777777" w:rsidR="00CE079E" w:rsidRPr="004176AD" w:rsidRDefault="00CE079E" w:rsidP="00802985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Versão Inicial</w:t>
            </w:r>
          </w:p>
        </w:tc>
      </w:tr>
      <w:tr w:rsidR="00CE079E" w:rsidRPr="004176AD" w14:paraId="3B81F7B5" w14:textId="77777777" w:rsidTr="7D6F0C7D">
        <w:trPr>
          <w:trHeight w:val="231"/>
        </w:trPr>
        <w:tc>
          <w:tcPr>
            <w:tcW w:w="167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A1E97" w14:textId="61F6F74B" w:rsidR="00CE079E" w:rsidRPr="00934ACD" w:rsidRDefault="000B6373" w:rsidP="00802985">
            <w:pPr>
              <w:spacing w:after="0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bCs/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1333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43996" w14:textId="2D5442B0" w:rsidR="00CE079E" w:rsidRPr="00934ACD" w:rsidRDefault="002975D6" w:rsidP="00802985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>01.03.2023</w:t>
            </w:r>
          </w:p>
        </w:tc>
        <w:tc>
          <w:tcPr>
            <w:tcW w:w="6210" w:type="dxa"/>
            <w:gridSpan w:val="2"/>
            <w:tcBorders>
              <w:left w:val="nil"/>
              <w:right w:val="nil"/>
            </w:tcBorders>
            <w:vAlign w:val="center"/>
          </w:tcPr>
          <w:p w14:paraId="7EB4516F" w14:textId="207A3B17" w:rsidR="000B6373" w:rsidRPr="00934ACD" w:rsidRDefault="0028348A" w:rsidP="0028348A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>Nome da mensagem passa a ser: Autorização de Saída/Confirmação da Declaração Complementar</w:t>
            </w: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>.</w:t>
            </w:r>
          </w:p>
          <w:p w14:paraId="66A4FED1" w14:textId="7245BC28" w:rsidR="000B6373" w:rsidRPr="00934ACD" w:rsidRDefault="0028348A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Reestruturação da ordenação dos </w:t>
            </w:r>
            <w:proofErr w:type="spellStart"/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>ED's</w:t>
            </w:r>
            <w:proofErr w:type="spellEnd"/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 no Grupo de dados 'Pedidos e decisões' referente ao ED 5/7, 5/8, 5/5.</w:t>
            </w:r>
          </w:p>
          <w:p w14:paraId="62D08817" w14:textId="77777777" w:rsidR="000B6373" w:rsidRPr="00934ACD" w:rsidRDefault="000B6373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7501D755" w14:textId="2B0ED652" w:rsidR="000B6373" w:rsidRPr="00934ACD" w:rsidRDefault="000B6373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Alterações realizadas à descrição dos </w:t>
            </w:r>
            <w:proofErr w:type="spellStart"/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>ED´s</w:t>
            </w:r>
            <w:proofErr w:type="spellEnd"/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 no 'GRUPOS E DADOS':</w:t>
            </w:r>
          </w:p>
          <w:p w14:paraId="62AED72E" w14:textId="6B6C66D9" w:rsidR="000B6373" w:rsidRPr="00934ACD" w:rsidRDefault="0028348A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>ED 99 05 000 000: de 'Natureza da operação' para 'Natureza da transação'.</w:t>
            </w:r>
          </w:p>
          <w:p w14:paraId="6881F0ED" w14:textId="56068BA0" w:rsidR="000B6373" w:rsidRPr="00934ACD" w:rsidRDefault="0028348A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>ED 19 07 044 000: de 'Referência das mercadorias' para 'Número da adição da declaração'.</w:t>
            </w:r>
          </w:p>
          <w:p w14:paraId="5C049F8B" w14:textId="3A3C3470" w:rsidR="000B6373" w:rsidRPr="00934ACD" w:rsidRDefault="0028348A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>ED 11 09 002 000: de 'Regime anterior'</w:t>
            </w: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>para 'Regime precedente'.</w:t>
            </w:r>
          </w:p>
          <w:p w14:paraId="38698378" w14:textId="51FE483D" w:rsidR="000B6373" w:rsidRPr="00934ACD" w:rsidRDefault="0028348A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>ED 12 01 000 000: de 'Documentos Precedentes' para 'Documentos precedentes'.</w:t>
            </w:r>
          </w:p>
          <w:p w14:paraId="42E5629E" w14:textId="258E87FE" w:rsidR="000B6373" w:rsidRPr="00934ACD" w:rsidRDefault="0028348A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>ED 12 03 000 000: de 'Documentos de Suporte' para 'Documentos de suporte'.</w:t>
            </w:r>
          </w:p>
          <w:p w14:paraId="750520EF" w14:textId="1F191C32" w:rsidR="000B6373" w:rsidRPr="00934ACD" w:rsidRDefault="0028348A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>ED 12 05 000 000: de 'Documento de Transporte' para 'Documento de transporte'.</w:t>
            </w:r>
          </w:p>
          <w:p w14:paraId="60CD7359" w14:textId="0A080ABB" w:rsidR="000B6373" w:rsidRPr="00934ACD" w:rsidRDefault="0028348A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>ED 4/5 e 4/9: de 'Tipo de Localização' para 'Tipo de localização'.</w:t>
            </w:r>
          </w:p>
          <w:p w14:paraId="44CF075B" w14:textId="06EF4B19" w:rsidR="000B6373" w:rsidRPr="00934ACD" w:rsidRDefault="0028348A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>ED 13 14 000 000: para Outros intervenientes na cadeia logística.</w:t>
            </w:r>
          </w:p>
          <w:p w14:paraId="555A08B9" w14:textId="40C9729F" w:rsidR="000B6373" w:rsidRPr="00934ACD" w:rsidRDefault="0028348A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>ED 12 05 001 000: de 'Número de Referência' para 'Número de referência'.</w:t>
            </w:r>
          </w:p>
          <w:p w14:paraId="7A0D72CD" w14:textId="57CDE6BE" w:rsidR="000B6373" w:rsidRPr="00934ACD" w:rsidRDefault="0028348A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>ED 5/7 - Produtos transformados/Identificação das mercadorias a exportar temporariamente</w:t>
            </w: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>.</w:t>
            </w:r>
          </w:p>
          <w:p w14:paraId="70FA1B41" w14:textId="5EF01BE9" w:rsidR="000B6373" w:rsidRPr="00934ACD" w:rsidRDefault="0028348A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>'Pedidos Anexos' para 'Pedidos e Decisões'.</w:t>
            </w:r>
          </w:p>
          <w:p w14:paraId="45F48553" w14:textId="0912EC68" w:rsidR="000B6373" w:rsidRPr="00934ACD" w:rsidRDefault="0028348A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>'Moeda de Câmbio' para 'Moeda de câmbio'.</w:t>
            </w:r>
          </w:p>
          <w:p w14:paraId="50AB8C9B" w14:textId="2640E373" w:rsidR="000B6373" w:rsidRPr="00934ACD" w:rsidRDefault="0028348A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>'Estância Aduaneira'' para 'Estância aduaneira'</w:t>
            </w:r>
          </w:p>
          <w:p w14:paraId="603DECC6" w14:textId="1EBD1AB6" w:rsidR="000B6373" w:rsidRPr="00934ACD" w:rsidRDefault="0028348A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>'Medidas das Mercadorias' para 'Medidas das mercadorias'.</w:t>
            </w:r>
          </w:p>
          <w:p w14:paraId="42B1594C" w14:textId="5BDE9DB1" w:rsidR="000B6373" w:rsidRPr="00934ACD" w:rsidRDefault="0028348A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>'Linha da Fatura' para 'Linha da fatura'.</w:t>
            </w:r>
          </w:p>
          <w:p w14:paraId="28BB8BA2" w14:textId="37332946" w:rsidR="000B6373" w:rsidRPr="00934ACD" w:rsidRDefault="0028348A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>'Valor Aduaneiro' para 'Valor aduaneiro'.</w:t>
            </w:r>
          </w:p>
          <w:p w14:paraId="3DE88338" w14:textId="0C6DB964" w:rsidR="000B6373" w:rsidRPr="00934ACD" w:rsidRDefault="0028348A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>'Detalhes do Controlo' para 'Detalhes do controlo'.</w:t>
            </w:r>
          </w:p>
          <w:p w14:paraId="1BFECC1E" w14:textId="27B766DF" w:rsidR="000B6373" w:rsidRPr="00934ACD" w:rsidRDefault="0028348A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>'Resultado do Controlo por Adição' para 'Resultado do controlo por adição'.</w:t>
            </w:r>
          </w:p>
          <w:p w14:paraId="18E96D66" w14:textId="66D1B8EA" w:rsidR="000B6373" w:rsidRPr="00934ACD" w:rsidRDefault="0028348A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>'Resultado do Controlo da Declaração' para 'Resultado do controlo da declaração'.</w:t>
            </w:r>
          </w:p>
          <w:p w14:paraId="4E169501" w14:textId="237D41B7" w:rsidR="000B6373" w:rsidRPr="00934ACD" w:rsidRDefault="0028348A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>'Número da Porta' para 'Número da porta'.</w:t>
            </w:r>
          </w:p>
          <w:p w14:paraId="535F34FC" w14:textId="5B97F1D0" w:rsidR="000B6373" w:rsidRPr="00934ACD" w:rsidRDefault="0028348A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>'Indicador de prorrogação automática do prazo'.</w:t>
            </w:r>
          </w:p>
          <w:p w14:paraId="0680776D" w14:textId="77777777" w:rsidR="000B6373" w:rsidRPr="00934ACD" w:rsidRDefault="000B6373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097235D7" w14:textId="77777777" w:rsidR="000B6373" w:rsidRPr="00934ACD" w:rsidRDefault="000B6373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>Obrigatoriedade (OCF) alterada:</w:t>
            </w:r>
          </w:p>
          <w:p w14:paraId="7D883725" w14:textId="493B9BE3" w:rsidR="000B6373" w:rsidRPr="00934ACD" w:rsidRDefault="007E0710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>ED 12 03 010 000 - Designação da entidade emissora: de F para C.</w:t>
            </w:r>
          </w:p>
          <w:p w14:paraId="6DB86F90" w14:textId="371904F1" w:rsidR="000B6373" w:rsidRPr="00934ACD" w:rsidRDefault="007E0710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>ED 18 09 057 000 - Código NC: de C para O.</w:t>
            </w:r>
          </w:p>
          <w:p w14:paraId="579CE185" w14:textId="4C913054" w:rsidR="000B6373" w:rsidRPr="00934ACD" w:rsidRDefault="007E0710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ED 5/7 - Produtos transformados/Identificação das mercadoras a exportar temporariamente: de O para C. </w:t>
            </w:r>
          </w:p>
          <w:p w14:paraId="38848F0C" w14:textId="74870629" w:rsidR="000B6373" w:rsidRPr="00934ACD" w:rsidRDefault="007E0710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>ED 5/7 - 'Código das mercadorias' e 'Designação das mercadorias' passou</w:t>
            </w:r>
            <w:r w:rsidR="005B7F7E"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 a</w:t>
            </w:r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 'O'.</w:t>
            </w:r>
          </w:p>
          <w:p w14:paraId="50709022" w14:textId="6A67DA53" w:rsidR="000B6373" w:rsidRPr="00934ACD" w:rsidRDefault="001407E4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lastRenderedPageBreak/>
              <w:t xml:space="preserve">-  ED </w:t>
            </w:r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>11 01 000 000 - Tipo de declaração: de O para C</w:t>
            </w: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>.</w:t>
            </w:r>
          </w:p>
          <w:p w14:paraId="09563ADA" w14:textId="16A0D752" w:rsidR="000B6373" w:rsidRPr="00934ACD" w:rsidRDefault="001407E4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-  ED </w:t>
            </w:r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>11 02 000 000 - Tipo de declaração adicional: de O para C</w:t>
            </w: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>.</w:t>
            </w:r>
          </w:p>
          <w:p w14:paraId="4C1C7025" w14:textId="77777777" w:rsidR="000B6373" w:rsidRPr="00934ACD" w:rsidRDefault="000B6373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7A07290F" w14:textId="77777777" w:rsidR="000B6373" w:rsidRPr="00934ACD" w:rsidRDefault="000B6373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>Alteração no TIPO:</w:t>
            </w:r>
          </w:p>
          <w:p w14:paraId="7FBF1AAF" w14:textId="05E05742" w:rsidR="000B6373" w:rsidRPr="00934ACD" w:rsidRDefault="001407E4" w:rsidP="2448EA22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>ED 3/8: O Código postal passou de an..9 para an..17.</w:t>
            </w:r>
          </w:p>
          <w:p w14:paraId="616F9DB0" w14:textId="34C6725C" w:rsidR="000B6373" w:rsidRPr="00934ACD" w:rsidRDefault="001407E4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- ED </w:t>
            </w:r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>12 03 011 000 - Data de validade, passou de an19 para an10.</w:t>
            </w:r>
          </w:p>
          <w:p w14:paraId="12015B5B" w14:textId="772393A6" w:rsidR="000B6373" w:rsidRPr="00934ACD" w:rsidRDefault="00F61105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- ED </w:t>
            </w:r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14 03 040 041 - Taxa da imposição: </w:t>
            </w:r>
            <w:r w:rsidR="005B7F7E"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passou a </w:t>
            </w:r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>n..17,3.</w:t>
            </w:r>
          </w:p>
          <w:p w14:paraId="591A738B" w14:textId="77777777" w:rsidR="000B6373" w:rsidRPr="00934ACD" w:rsidRDefault="000B6373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66CF9241" w14:textId="77777777" w:rsidR="000B6373" w:rsidRPr="00934ACD" w:rsidRDefault="000B6373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>TAGS XML alterada:</w:t>
            </w:r>
          </w:p>
          <w:p w14:paraId="442AC3FF" w14:textId="2238C45C" w:rsidR="000B6373" w:rsidRPr="00934ACD" w:rsidRDefault="00F61105" w:rsidP="755263AA">
            <w:pPr>
              <w:spacing w:after="0"/>
              <w:rPr>
                <w:rFonts w:eastAsia="Arial" w:cs="Arial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>-</w:t>
            </w:r>
            <w:r w:rsidR="144176A8" w:rsidRPr="00934ACD">
              <w:rPr>
                <w:rFonts w:eastAsia="Arial" w:cs="Arial"/>
                <w:color w:val="000000" w:themeColor="text1"/>
                <w:sz w:val="18"/>
                <w:szCs w:val="18"/>
              </w:rPr>
              <w:t xml:space="preserve"> ED Remessa: passou a </w:t>
            </w:r>
            <w:proofErr w:type="spellStart"/>
            <w:r w:rsidR="144176A8" w:rsidRPr="00934ACD">
              <w:rPr>
                <w:rFonts w:eastAsia="Arial" w:cs="Arial"/>
                <w:color w:val="000000" w:themeColor="text1"/>
                <w:sz w:val="18"/>
                <w:szCs w:val="18"/>
              </w:rPr>
              <w:t>consignment</w:t>
            </w:r>
            <w:proofErr w:type="spellEnd"/>
            <w:r w:rsidR="144176A8" w:rsidRPr="00934ACD">
              <w:rPr>
                <w:rFonts w:eastAsia="Arial" w:cs="Arial"/>
                <w:color w:val="000000" w:themeColor="text1"/>
                <w:sz w:val="18"/>
                <w:szCs w:val="18"/>
              </w:rPr>
              <w:t>.</w:t>
            </w:r>
          </w:p>
          <w:p w14:paraId="37ADD532" w14:textId="77777777" w:rsidR="000B6373" w:rsidRPr="00934ACD" w:rsidRDefault="000B6373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22D8A48D" w14:textId="77777777" w:rsidR="000B6373" w:rsidRPr="00934ACD" w:rsidRDefault="000B6373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>Código de ED corrigido:</w:t>
            </w:r>
          </w:p>
          <w:p w14:paraId="3541E1D8" w14:textId="03A09203" w:rsidR="00CE079E" w:rsidRPr="00934ACD" w:rsidRDefault="00F61105" w:rsidP="000B637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0B6373" w:rsidRPr="00934ACD">
              <w:rPr>
                <w:rFonts w:cs="Arial"/>
                <w:color w:val="000000" w:themeColor="text1"/>
                <w:sz w:val="18"/>
                <w:szCs w:val="18"/>
              </w:rPr>
              <w:t>Data de aceitação: de 15 09 000 00 para ED 15 09 000 000.</w:t>
            </w:r>
          </w:p>
        </w:tc>
      </w:tr>
      <w:tr w:rsidR="00CE079E" w:rsidRPr="004176AD" w14:paraId="0C9B4901" w14:textId="77777777" w:rsidTr="002559AD">
        <w:trPr>
          <w:trHeight w:val="231"/>
        </w:trPr>
        <w:tc>
          <w:tcPr>
            <w:tcW w:w="167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8A53D" w14:textId="08BAC97F" w:rsidR="00CE079E" w:rsidRPr="00934ACD" w:rsidRDefault="5DBC98A5" w:rsidP="7D6F0C7D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lastRenderedPageBreak/>
              <w:t>1.2</w:t>
            </w:r>
          </w:p>
        </w:tc>
        <w:tc>
          <w:tcPr>
            <w:tcW w:w="1333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7B767" w14:textId="4D65E9B9" w:rsidR="00CE079E" w:rsidRPr="00934ACD" w:rsidRDefault="00934ACD" w:rsidP="7D6F0C7D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>01.12.2023</w:t>
            </w:r>
          </w:p>
        </w:tc>
        <w:tc>
          <w:tcPr>
            <w:tcW w:w="6210" w:type="dxa"/>
            <w:gridSpan w:val="2"/>
            <w:tcBorders>
              <w:left w:val="nil"/>
              <w:right w:val="nil"/>
            </w:tcBorders>
            <w:vAlign w:val="center"/>
          </w:tcPr>
          <w:p w14:paraId="6BFE2A7C" w14:textId="77777777" w:rsidR="008E50D5" w:rsidRPr="00934ACD" w:rsidRDefault="008E50D5" w:rsidP="008E50D5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>TAGS XML alterada:</w:t>
            </w:r>
          </w:p>
          <w:p w14:paraId="10B0C1D3" w14:textId="77777777" w:rsidR="008E50D5" w:rsidRPr="00934ACD" w:rsidRDefault="008E50D5" w:rsidP="008E50D5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- ED 13 14 000 000 (Outros intervenientes na cadeia logística): passou a </w:t>
            </w:r>
            <w:proofErr w:type="spellStart"/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>AdditionalSupplyChainActor</w:t>
            </w:r>
            <w:proofErr w:type="spellEnd"/>
          </w:p>
          <w:p w14:paraId="680868FB" w14:textId="77777777" w:rsidR="008E50D5" w:rsidRPr="00934ACD" w:rsidRDefault="008E50D5" w:rsidP="008E50D5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25B06144" w14:textId="77777777" w:rsidR="008E50D5" w:rsidRPr="00934ACD" w:rsidRDefault="008E50D5" w:rsidP="008E50D5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>Obrigatoriedade (OCF) alterada:</w:t>
            </w:r>
          </w:p>
          <w:p w14:paraId="7A903FBF" w14:textId="77777777" w:rsidR="008E50D5" w:rsidRPr="00934ACD" w:rsidRDefault="008E50D5" w:rsidP="008E50D5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 - ED 99 03 000 000 - Referência da garantia, passou de O para C.</w:t>
            </w:r>
          </w:p>
          <w:p w14:paraId="0AEA7E9F" w14:textId="77777777" w:rsidR="008E50D5" w:rsidRPr="00934ACD" w:rsidRDefault="008E50D5" w:rsidP="008E50D5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 - ED 5/8 passou de O para C.</w:t>
            </w:r>
          </w:p>
          <w:p w14:paraId="61085388" w14:textId="77777777" w:rsidR="008E50D5" w:rsidRPr="00934ACD" w:rsidRDefault="008E50D5" w:rsidP="008E50D5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 - Descrição da medida de identificação, presente no ED 5/8: passou de O   </w:t>
            </w:r>
          </w:p>
          <w:p w14:paraId="177963F9" w14:textId="77777777" w:rsidR="008E50D5" w:rsidRPr="00934ACD" w:rsidRDefault="008E50D5" w:rsidP="008E50D5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    para F.</w:t>
            </w:r>
          </w:p>
          <w:p w14:paraId="26FCF996" w14:textId="77777777" w:rsidR="008E50D5" w:rsidRPr="00934ACD" w:rsidRDefault="008E50D5" w:rsidP="008E50D5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 - Informação adicional, presente no ED 6/2: passou de O para F.</w:t>
            </w:r>
          </w:p>
          <w:p w14:paraId="79765824" w14:textId="4744F421" w:rsidR="001E51CC" w:rsidRPr="00934ACD" w:rsidRDefault="001E51CC" w:rsidP="008E50D5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 - ED 8/5 Informação adicional, passou de C para F.</w:t>
            </w:r>
          </w:p>
          <w:p w14:paraId="51FFB6D3" w14:textId="77777777" w:rsidR="008E50D5" w:rsidRPr="00934ACD" w:rsidRDefault="008E50D5" w:rsidP="008E50D5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5A15937E" w14:textId="77777777" w:rsidR="008E50D5" w:rsidRPr="00934ACD" w:rsidRDefault="008E50D5" w:rsidP="008E50D5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 - Alteração à estrutura da mensagem relativo à ordenação dos </w:t>
            </w:r>
            <w:proofErr w:type="spellStart"/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>ED's</w:t>
            </w:r>
            <w:proofErr w:type="spellEnd"/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 5/5, 5/7,    </w:t>
            </w:r>
          </w:p>
          <w:p w14:paraId="08C8369F" w14:textId="77777777" w:rsidR="008E50D5" w:rsidRPr="00934ACD" w:rsidRDefault="008E50D5" w:rsidP="008E50D5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   5/8 dos Pedidos e Decisões.</w:t>
            </w:r>
          </w:p>
          <w:p w14:paraId="5503C4A1" w14:textId="579DF2A6" w:rsidR="001A6EF2" w:rsidRPr="00934ACD" w:rsidRDefault="008E50D5" w:rsidP="002559AD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 xml:space="preserve">  </w:t>
            </w:r>
          </w:p>
        </w:tc>
      </w:tr>
      <w:tr w:rsidR="002559AD" w:rsidRPr="004176AD" w14:paraId="0F6AF27A" w14:textId="77777777" w:rsidTr="00026EEC">
        <w:trPr>
          <w:trHeight w:val="231"/>
        </w:trPr>
        <w:tc>
          <w:tcPr>
            <w:tcW w:w="167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1797F" w14:textId="0D1811BC" w:rsidR="002559AD" w:rsidRPr="00085F96" w:rsidRDefault="002559AD" w:rsidP="7D6F0C7D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085F96">
              <w:rPr>
                <w:rFonts w:cs="Arial"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1333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ED614" w14:textId="0CCFA1F6" w:rsidR="002559AD" w:rsidRPr="00085F96" w:rsidRDefault="00085F96" w:rsidP="7D6F0C7D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085F96">
              <w:rPr>
                <w:rFonts w:cs="Arial"/>
                <w:color w:val="000000" w:themeColor="text1"/>
                <w:sz w:val="18"/>
                <w:szCs w:val="18"/>
              </w:rPr>
              <w:t>01.09.2024</w:t>
            </w:r>
          </w:p>
        </w:tc>
        <w:tc>
          <w:tcPr>
            <w:tcW w:w="6210" w:type="dxa"/>
            <w:gridSpan w:val="2"/>
            <w:tcBorders>
              <w:left w:val="nil"/>
              <w:right w:val="nil"/>
            </w:tcBorders>
            <w:vAlign w:val="center"/>
          </w:tcPr>
          <w:p w14:paraId="6235CDD3" w14:textId="77777777" w:rsidR="003D3EFE" w:rsidRPr="003D3EFE" w:rsidRDefault="003D3EFE" w:rsidP="003D3EFE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3D3EFE">
              <w:rPr>
                <w:rFonts w:cs="Arial"/>
                <w:color w:val="000000" w:themeColor="text1"/>
                <w:sz w:val="18"/>
                <w:szCs w:val="18"/>
              </w:rPr>
              <w:t xml:space="preserve">Alteração do TIPO: </w:t>
            </w:r>
          </w:p>
          <w:p w14:paraId="315EC786" w14:textId="77777777" w:rsidR="002559AD" w:rsidRDefault="003D3EFE" w:rsidP="003D3EFE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3D3EFE">
              <w:rPr>
                <w:rFonts w:cs="Arial"/>
                <w:color w:val="000000" w:themeColor="text1"/>
                <w:sz w:val="18"/>
                <w:szCs w:val="18"/>
              </w:rPr>
              <w:t xml:space="preserve">- ED 12 02 008 000 - Código (Informação adicional), passou de </w:t>
            </w:r>
            <w:proofErr w:type="spellStart"/>
            <w:r w:rsidRPr="003D3EFE">
              <w:rPr>
                <w:rFonts w:cs="Arial"/>
                <w:color w:val="000000" w:themeColor="text1"/>
                <w:sz w:val="18"/>
                <w:szCs w:val="18"/>
              </w:rPr>
              <w:t>maxLength</w:t>
            </w:r>
            <w:proofErr w:type="spellEnd"/>
            <w:r w:rsidRPr="003D3EFE">
              <w:rPr>
                <w:rFonts w:cs="Arial"/>
                <w:color w:val="000000" w:themeColor="text1"/>
                <w:sz w:val="18"/>
                <w:szCs w:val="18"/>
              </w:rPr>
              <w:t xml:space="preserve">(na..5) para </w:t>
            </w:r>
            <w:proofErr w:type="spellStart"/>
            <w:r w:rsidRPr="003D3EFE">
              <w:rPr>
                <w:rFonts w:cs="Arial"/>
                <w:color w:val="000000" w:themeColor="text1"/>
                <w:sz w:val="18"/>
                <w:szCs w:val="18"/>
              </w:rPr>
              <w:t>length</w:t>
            </w:r>
            <w:proofErr w:type="spellEnd"/>
            <w:r w:rsidRPr="003D3EFE">
              <w:rPr>
                <w:rFonts w:cs="Arial"/>
                <w:color w:val="000000" w:themeColor="text1"/>
                <w:sz w:val="18"/>
                <w:szCs w:val="18"/>
              </w:rPr>
              <w:t>(an5).</w:t>
            </w:r>
          </w:p>
          <w:p w14:paraId="58E58D2B" w14:textId="20A42F19" w:rsidR="00981FA5" w:rsidRPr="00934ACD" w:rsidRDefault="00981FA5" w:rsidP="00981FA5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Pr="00934ACD">
              <w:rPr>
                <w:rFonts w:cs="Arial"/>
                <w:color w:val="000000" w:themeColor="text1"/>
                <w:sz w:val="18"/>
                <w:szCs w:val="18"/>
              </w:rPr>
              <w:t>Nome da mensagem passa a ser: Autorização de Saída/Confirmação da Declaração</w:t>
            </w:r>
            <w:r w:rsidR="00171B01">
              <w:rPr>
                <w:rFonts w:cs="Arial"/>
                <w:color w:val="000000" w:themeColor="text1"/>
                <w:sz w:val="18"/>
                <w:szCs w:val="18"/>
              </w:rPr>
              <w:t>. Para poder ser utilizada na comunicação da versão da declaração</w:t>
            </w:r>
            <w:r w:rsidR="00090A0A">
              <w:rPr>
                <w:rFonts w:cs="Arial"/>
                <w:color w:val="000000" w:themeColor="text1"/>
                <w:sz w:val="18"/>
                <w:szCs w:val="18"/>
              </w:rPr>
              <w:t xml:space="preserve"> aceite, </w:t>
            </w:r>
            <w:r w:rsidR="00171B01">
              <w:rPr>
                <w:rFonts w:cs="Arial"/>
                <w:color w:val="000000" w:themeColor="text1"/>
                <w:sz w:val="18"/>
                <w:szCs w:val="18"/>
              </w:rPr>
              <w:t>ao operador resultante de uma alteração/correção.</w:t>
            </w:r>
          </w:p>
          <w:p w14:paraId="0A37880C" w14:textId="79659265" w:rsidR="00981FA5" w:rsidRPr="00934ACD" w:rsidRDefault="00981FA5" w:rsidP="003D3EFE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026EEC" w:rsidRPr="004176AD" w14:paraId="4E7F1CBD" w14:textId="77777777" w:rsidTr="004B431A">
        <w:trPr>
          <w:trHeight w:val="231"/>
        </w:trPr>
        <w:tc>
          <w:tcPr>
            <w:tcW w:w="167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CC5E7" w14:textId="17E6CA88" w:rsidR="00026EEC" w:rsidRPr="00085F96" w:rsidRDefault="00026EEC" w:rsidP="7D6F0C7D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1333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10397" w14:textId="43FDCC63" w:rsidR="00026EEC" w:rsidRPr="00085F96" w:rsidRDefault="007D39CC" w:rsidP="7D6F0C7D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22.07.2025</w:t>
            </w:r>
          </w:p>
        </w:tc>
        <w:tc>
          <w:tcPr>
            <w:tcW w:w="6210" w:type="dxa"/>
            <w:gridSpan w:val="2"/>
            <w:tcBorders>
              <w:left w:val="nil"/>
              <w:right w:val="nil"/>
            </w:tcBorders>
            <w:vAlign w:val="center"/>
          </w:tcPr>
          <w:p w14:paraId="17EEAE25" w14:textId="77777777" w:rsidR="00026EEC" w:rsidRPr="00026EEC" w:rsidRDefault="00026EEC" w:rsidP="00026EEC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026EEC">
              <w:rPr>
                <w:rFonts w:cs="Arial"/>
                <w:color w:val="000000" w:themeColor="text1"/>
                <w:sz w:val="18"/>
                <w:szCs w:val="18"/>
              </w:rPr>
              <w:t>Obrigatoriedade (OCF) alterada:</w:t>
            </w:r>
          </w:p>
          <w:p w14:paraId="3A9B8F38" w14:textId="00191B3F" w:rsidR="00026EEC" w:rsidRPr="00026EEC" w:rsidRDefault="00026EEC" w:rsidP="00026EEC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026EEC">
              <w:rPr>
                <w:rFonts w:cs="Arial"/>
                <w:color w:val="000000" w:themeColor="text1"/>
                <w:sz w:val="18"/>
                <w:szCs w:val="18"/>
              </w:rPr>
              <w:t>- E.D. 4/9 - Local ou locais de transformação ou de utilização, subelemento GNSS: a obrigatoriedade passou de O para C.</w:t>
            </w:r>
          </w:p>
          <w:p w14:paraId="5D137512" w14:textId="6F7E2707" w:rsidR="00026EEC" w:rsidRPr="003D3EFE" w:rsidRDefault="00026EEC" w:rsidP="00026EEC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026EEC">
              <w:rPr>
                <w:rFonts w:cs="Arial"/>
                <w:color w:val="000000" w:themeColor="text1"/>
                <w:sz w:val="18"/>
                <w:szCs w:val="18"/>
              </w:rPr>
              <w:t>- E.D. 4/5 - Primeiro local de utilização ou de transformação, subelemento GNSS: a obrigatoriedade passou de O para C.</w:t>
            </w:r>
          </w:p>
        </w:tc>
      </w:tr>
      <w:tr w:rsidR="004B431A" w:rsidRPr="004176AD" w14:paraId="5231C81B" w14:textId="77777777" w:rsidTr="7D6F0C7D">
        <w:trPr>
          <w:trHeight w:val="231"/>
        </w:trPr>
        <w:tc>
          <w:tcPr>
            <w:tcW w:w="167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880B3" w14:textId="4E94061E" w:rsidR="004B431A" w:rsidRDefault="004B431A" w:rsidP="7D6F0C7D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1333" w:type="dxa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DFAE3" w14:textId="6A29FE43" w:rsidR="004B431A" w:rsidRPr="00085F96" w:rsidRDefault="004B431A" w:rsidP="7D6F0C7D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25.06.2026</w:t>
            </w:r>
          </w:p>
        </w:tc>
        <w:tc>
          <w:tcPr>
            <w:tcW w:w="6210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000EC896" w14:textId="540F5E1B" w:rsidR="004B431A" w:rsidRPr="00026EEC" w:rsidRDefault="004B431A" w:rsidP="00026EEC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F633AD">
              <w:rPr>
                <w:rFonts w:cs="Arial"/>
                <w:color w:val="000000" w:themeColor="text1"/>
                <w:sz w:val="18"/>
              </w:rPr>
              <w:t>Adicionado elemento ' Qualificador DC Unidade de medida e qualificador' sob o grupo de dados 14 03 040 000 - Base tributável, 12 01 000 000 - Documentos precedentes, 12 03 000 000 - Documentos de suporte.</w:t>
            </w:r>
          </w:p>
        </w:tc>
      </w:tr>
    </w:tbl>
    <w:p w14:paraId="3C4C7026" w14:textId="77777777" w:rsidR="00CE079E" w:rsidRPr="004176AD" w:rsidRDefault="00CE079E" w:rsidP="00CE079E">
      <w:pPr>
        <w:jc w:val="center"/>
        <w:rPr>
          <w:color w:val="000000" w:themeColor="text1"/>
        </w:rPr>
      </w:pPr>
    </w:p>
    <w:p w14:paraId="5B7731E7" w14:textId="77777777" w:rsidR="00CE079E" w:rsidRDefault="00CE079E" w:rsidP="00CE079E">
      <w:pPr>
        <w:jc w:val="center"/>
        <w:rPr>
          <w:color w:val="000000" w:themeColor="text1"/>
        </w:rPr>
      </w:pPr>
    </w:p>
    <w:p w14:paraId="29485AFC" w14:textId="40374D48" w:rsidR="00CE079E" w:rsidRDefault="00CE079E" w:rsidP="00CE079E">
      <w:pPr>
        <w:jc w:val="center"/>
      </w:pPr>
    </w:p>
    <w:p w14:paraId="345129DB" w14:textId="77777777" w:rsidR="00CE079E" w:rsidRDefault="00CE079E" w:rsidP="00CE079E">
      <w:pPr>
        <w:jc w:val="center"/>
        <w:rPr>
          <w:color w:val="000000" w:themeColor="text1"/>
        </w:rPr>
      </w:pPr>
    </w:p>
    <w:p w14:paraId="28BF7F04" w14:textId="77777777" w:rsidR="00CE079E" w:rsidRDefault="00CE079E" w:rsidP="00CE079E">
      <w:pPr>
        <w:jc w:val="center"/>
        <w:rPr>
          <w:color w:val="000000" w:themeColor="text1"/>
        </w:rPr>
      </w:pPr>
    </w:p>
    <w:p w14:paraId="557888BB" w14:textId="77777777" w:rsidR="00CE079E" w:rsidRDefault="00CE079E" w:rsidP="00CE079E">
      <w:pPr>
        <w:jc w:val="center"/>
        <w:rPr>
          <w:color w:val="000000" w:themeColor="text1"/>
        </w:rPr>
      </w:pPr>
    </w:p>
    <w:p w14:paraId="0C224454" w14:textId="77777777" w:rsidR="00CE079E" w:rsidRDefault="00CE079E" w:rsidP="00CE079E">
      <w:pPr>
        <w:jc w:val="center"/>
        <w:rPr>
          <w:color w:val="000000" w:themeColor="text1"/>
        </w:rPr>
      </w:pPr>
      <w:r>
        <w:rPr>
          <w:color w:val="000000" w:themeColor="text1"/>
        </w:rPr>
        <w:t>Otimizado para impressão frente e verso</w:t>
      </w:r>
    </w:p>
    <w:p w14:paraId="249C8ADD" w14:textId="07D62FA2" w:rsidR="00CE079E" w:rsidRDefault="00CE079E" w:rsidP="006A2AFC"/>
    <w:p w14:paraId="27CE2088" w14:textId="77777777" w:rsidR="004A7982" w:rsidRDefault="004A7982" w:rsidP="00802985">
      <w:pPr>
        <w:spacing w:after="0"/>
        <w:ind w:right="-108"/>
        <w:rPr>
          <w:rFonts w:cs="Arial"/>
          <w:b/>
          <w:bCs/>
          <w:smallCaps/>
          <w:color w:val="FFFFFF" w:themeColor="background1"/>
          <w:sz w:val="24"/>
        </w:rPr>
        <w:sectPr w:rsidR="004A7982" w:rsidSect="00B450BB">
          <w:headerReference w:type="even" r:id="rId14"/>
          <w:headerReference w:type="default" r:id="rId15"/>
          <w:footerReference w:type="even" r:id="rId16"/>
          <w:footerReference w:type="default" r:id="rId17"/>
          <w:footerReference w:type="first" r:id="rId18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sdt>
      <w:sdtPr>
        <w:rPr>
          <w:rFonts w:eastAsiaTheme="minorHAnsi" w:cstheme="minorBidi"/>
          <w:b w:val="0"/>
          <w:color w:val="auto"/>
          <w:sz w:val="20"/>
          <w:szCs w:val="20"/>
        </w:rPr>
        <w:id w:val="1118952794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B33507E" w14:textId="77777777" w:rsidR="008125B7" w:rsidRDefault="008125B7" w:rsidP="00107319">
          <w:pPr>
            <w:pStyle w:val="Cabealhodondice"/>
            <w:numPr>
              <w:ilvl w:val="0"/>
              <w:numId w:val="0"/>
            </w:numPr>
            <w:ind w:right="-23"/>
          </w:pPr>
          <w:r>
            <w:t>ÍNDICE</w:t>
          </w:r>
        </w:p>
        <w:p w14:paraId="6065E945" w14:textId="0D0FD870" w:rsidR="007D39CC" w:rsidRDefault="00107319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pt-PT"/>
              <w14:ligatures w14:val="standardContextual"/>
            </w:rPr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hyperlink w:anchor="_Toc233197121" w:history="1">
            <w:r w:rsidR="007D39CC" w:rsidRPr="00E171CE">
              <w:rPr>
                <w:rStyle w:val="Hiperligao"/>
                <w:noProof/>
              </w:rPr>
              <w:t>1.</w:t>
            </w:r>
            <w:r w:rsidR="007D39CC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pt-PT"/>
                <w14:ligatures w14:val="standardContextual"/>
              </w:rPr>
              <w:tab/>
            </w:r>
            <w:r w:rsidR="007D39CC" w:rsidRPr="00E171CE">
              <w:rPr>
                <w:rStyle w:val="Hiperligao"/>
                <w:noProof/>
              </w:rPr>
              <w:t>CC429A - Autorização de Saída/Confirmação da Declaração - Mapeamento da Mensagem de Autorização de Saída/Confirmação da Declaração</w:t>
            </w:r>
            <w:r w:rsidR="007D39CC">
              <w:rPr>
                <w:noProof/>
                <w:webHidden/>
              </w:rPr>
              <w:tab/>
            </w:r>
            <w:r w:rsidR="007D39CC">
              <w:rPr>
                <w:noProof/>
                <w:webHidden/>
              </w:rPr>
              <w:fldChar w:fldCharType="begin"/>
            </w:r>
            <w:r w:rsidR="007D39CC">
              <w:rPr>
                <w:noProof/>
                <w:webHidden/>
              </w:rPr>
              <w:instrText xml:space="preserve"> PAGEREF _Toc233197121 \h </w:instrText>
            </w:r>
            <w:r w:rsidR="007D39CC">
              <w:rPr>
                <w:noProof/>
                <w:webHidden/>
              </w:rPr>
            </w:r>
            <w:r w:rsidR="007D39CC">
              <w:rPr>
                <w:noProof/>
                <w:webHidden/>
              </w:rPr>
              <w:fldChar w:fldCharType="separate"/>
            </w:r>
            <w:r w:rsidR="007D39CC">
              <w:rPr>
                <w:noProof/>
                <w:webHidden/>
              </w:rPr>
              <w:t>5</w:t>
            </w:r>
            <w:r w:rsidR="007D39CC">
              <w:rPr>
                <w:noProof/>
                <w:webHidden/>
              </w:rPr>
              <w:fldChar w:fldCharType="end"/>
            </w:r>
          </w:hyperlink>
        </w:p>
        <w:p w14:paraId="40B2E318" w14:textId="746C9AA5" w:rsidR="007D39CC" w:rsidRDefault="007D39CC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pt-PT"/>
              <w14:ligatures w14:val="standardContextual"/>
            </w:rPr>
          </w:pPr>
          <w:hyperlink w:anchor="_Toc233197122" w:history="1">
            <w:r w:rsidRPr="00E171CE">
              <w:rPr>
                <w:rStyle w:val="Hiperligao"/>
                <w:noProof/>
              </w:rPr>
              <w:t>2.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pt-PT"/>
                <w14:ligatures w14:val="standardContextual"/>
              </w:rPr>
              <w:tab/>
            </w:r>
            <w:r w:rsidRPr="00E171CE">
              <w:rPr>
                <w:rStyle w:val="Hiperligao"/>
                <w:noProof/>
              </w:rPr>
              <w:t>Legenda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_Toc233197122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C582F1" w14:textId="29BEE032" w:rsidR="008125B7" w:rsidRDefault="00107319" w:rsidP="00E456FA">
          <w:pPr>
            <w:jc w:val="both"/>
          </w:pPr>
          <w:r>
            <w:fldChar w:fldCharType="end"/>
          </w:r>
        </w:p>
      </w:sdtContent>
    </w:sdt>
    <w:p w14:paraId="5E45F99A" w14:textId="77777777" w:rsidR="00351E87" w:rsidRDefault="00351E87" w:rsidP="00351E87">
      <w:pPr>
        <w:rPr>
          <w:lang w:val="en-US"/>
        </w:rPr>
      </w:pPr>
    </w:p>
    <w:p w14:paraId="01CE0728" w14:textId="77777777" w:rsidR="00701B37" w:rsidRPr="00701B37" w:rsidRDefault="00701B37" w:rsidP="00701B37">
      <w:pPr>
        <w:rPr>
          <w:lang w:val="en-US"/>
        </w:rPr>
      </w:pPr>
    </w:p>
    <w:p w14:paraId="756070D7" w14:textId="77777777" w:rsidR="00701B37" w:rsidRPr="00701B37" w:rsidRDefault="00701B37" w:rsidP="00701B37">
      <w:pPr>
        <w:rPr>
          <w:lang w:val="en-US"/>
        </w:rPr>
      </w:pPr>
    </w:p>
    <w:p w14:paraId="2BEFED48" w14:textId="77777777" w:rsidR="00701B37" w:rsidRDefault="00701B37" w:rsidP="00701B37">
      <w:pPr>
        <w:rPr>
          <w:lang w:val="en-US"/>
        </w:rPr>
      </w:pPr>
    </w:p>
    <w:p w14:paraId="3039FAF5" w14:textId="77777777" w:rsidR="00762A41" w:rsidRPr="00CE16A4" w:rsidRDefault="00762A41" w:rsidP="00762A41">
      <w:pPr>
        <w:rPr>
          <w:b/>
          <w:sz w:val="28"/>
          <w:szCs w:val="28"/>
          <w:u w:val="single"/>
        </w:rPr>
      </w:pPr>
      <w:r w:rsidRPr="00CE16A4">
        <w:rPr>
          <w:sz w:val="28"/>
          <w:szCs w:val="28"/>
          <w:u w:val="single"/>
        </w:rPr>
        <w:t xml:space="preserve">Índice de Tabelas </w:t>
      </w:r>
    </w:p>
    <w:p w14:paraId="3730C61A" w14:textId="11AE051C" w:rsidR="007D39CC" w:rsidRDefault="00762A41">
      <w:pPr>
        <w:pStyle w:val="ndicedeilustraes"/>
        <w:tabs>
          <w:tab w:val="right" w:leader="dot" w:pos="946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r>
        <w:rPr>
          <w:smallCaps w:val="0"/>
        </w:rPr>
        <w:fldChar w:fldCharType="begin"/>
      </w:r>
      <w:r>
        <w:instrText xml:space="preserve"> TOC \h \z \c "Tabela" </w:instrText>
      </w:r>
      <w:r>
        <w:rPr>
          <w:smallCaps w:val="0"/>
        </w:rPr>
        <w:fldChar w:fldCharType="separate"/>
      </w:r>
      <w:hyperlink w:anchor="_Toc233197129" w:history="1">
        <w:r w:rsidR="007D39CC" w:rsidRPr="009A3305">
          <w:rPr>
            <w:rStyle w:val="Hiperligao"/>
            <w:noProof/>
          </w:rPr>
          <w:t>Tabela 1 – elementos de dados da mensagem cc429a</w:t>
        </w:r>
        <w:r w:rsidR="007D39CC">
          <w:rPr>
            <w:noProof/>
            <w:webHidden/>
          </w:rPr>
          <w:tab/>
        </w:r>
        <w:r w:rsidR="007D39CC">
          <w:rPr>
            <w:noProof/>
            <w:webHidden/>
          </w:rPr>
          <w:fldChar w:fldCharType="begin"/>
        </w:r>
        <w:r w:rsidR="007D39CC">
          <w:rPr>
            <w:noProof/>
            <w:webHidden/>
          </w:rPr>
          <w:instrText xml:space="preserve"> PAGEREF _Toc233197129 \h </w:instrText>
        </w:r>
        <w:r w:rsidR="007D39CC">
          <w:rPr>
            <w:noProof/>
            <w:webHidden/>
          </w:rPr>
        </w:r>
        <w:r w:rsidR="007D39CC">
          <w:rPr>
            <w:noProof/>
            <w:webHidden/>
          </w:rPr>
          <w:fldChar w:fldCharType="separate"/>
        </w:r>
        <w:r w:rsidR="007D39CC">
          <w:rPr>
            <w:noProof/>
            <w:webHidden/>
          </w:rPr>
          <w:t>29</w:t>
        </w:r>
        <w:r w:rsidR="007D39CC">
          <w:rPr>
            <w:noProof/>
            <w:webHidden/>
          </w:rPr>
          <w:fldChar w:fldCharType="end"/>
        </w:r>
      </w:hyperlink>
    </w:p>
    <w:p w14:paraId="261322E4" w14:textId="652C97B4" w:rsidR="00701B37" w:rsidRPr="00762A41" w:rsidRDefault="00762A41" w:rsidP="00762A41">
      <w:r>
        <w:rPr>
          <w:b/>
          <w:bCs/>
          <w:smallCaps/>
          <w:noProof/>
          <w:lang w:val="en-US"/>
        </w:rPr>
        <w:fldChar w:fldCharType="end"/>
      </w:r>
    </w:p>
    <w:p w14:paraId="371886A8" w14:textId="77777777" w:rsidR="00701B37" w:rsidRPr="00762A41" w:rsidRDefault="00701B37" w:rsidP="00701B37"/>
    <w:p w14:paraId="0288C831" w14:textId="79EA930E" w:rsidR="00701B37" w:rsidRPr="00762A41" w:rsidRDefault="00701B37" w:rsidP="00701B37">
      <w:pPr>
        <w:sectPr w:rsidR="00701B37" w:rsidRPr="00762A41" w:rsidSect="00B450BB">
          <w:headerReference w:type="first" r:id="rId19"/>
          <w:footerReference w:type="first" r:id="rId20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p w14:paraId="2B1D6A21" w14:textId="166A3E67" w:rsidR="007849E7" w:rsidRDefault="007849E7" w:rsidP="007849E7">
      <w:pPr>
        <w:pStyle w:val="Ttulo1"/>
        <w:numPr>
          <w:ilvl w:val="0"/>
          <w:numId w:val="36"/>
        </w:numPr>
        <w:tabs>
          <w:tab w:val="clear" w:pos="720"/>
        </w:tabs>
        <w:ind w:left="432" w:hanging="432"/>
      </w:pPr>
      <w:bookmarkStart w:id="0" w:name="_Toc107241058"/>
      <w:bookmarkStart w:id="1" w:name="_Toc233197121"/>
      <w:r>
        <w:lastRenderedPageBreak/>
        <w:t>CC429A - Autorização de Saída</w:t>
      </w:r>
      <w:r w:rsidR="0F4AF641">
        <w:t>/Confirmação da Declaração</w:t>
      </w:r>
      <w:r w:rsidR="009524E0">
        <w:t xml:space="preserve"> </w:t>
      </w:r>
      <w:r w:rsidR="003E516F">
        <w:t xml:space="preserve">- </w:t>
      </w:r>
      <w:r>
        <w:t>Mapeamento da Mensagem de Autorização de Saída</w:t>
      </w:r>
      <w:r w:rsidR="4D001D36">
        <w:t>/Confirmação da Declaração</w:t>
      </w:r>
      <w:bookmarkEnd w:id="1"/>
      <w:r w:rsidR="4D001D36">
        <w:t xml:space="preserve"> </w:t>
      </w:r>
      <w:bookmarkEnd w:id="0"/>
    </w:p>
    <w:p w14:paraId="50B44BD0" w14:textId="77777777" w:rsidR="00497C18" w:rsidRDefault="00497C18" w:rsidP="00497C18"/>
    <w:p w14:paraId="2DB9EBF1" w14:textId="3942E623" w:rsidR="00A816BF" w:rsidRDefault="00162461" w:rsidP="00A816BF">
      <w:r>
        <w:t>Mensagem para notificar o Operador da concessão da autorização de saída das mercadorias</w:t>
      </w:r>
      <w:r w:rsidR="003E516F">
        <w:t>,</w:t>
      </w:r>
      <w:r w:rsidR="00900658">
        <w:t xml:space="preserve"> </w:t>
      </w:r>
      <w:r w:rsidR="00E47EBE">
        <w:t xml:space="preserve">da </w:t>
      </w:r>
      <w:r w:rsidR="00E9CB35">
        <w:t>confirma</w:t>
      </w:r>
      <w:r w:rsidR="00E47EBE">
        <w:t>ção da</w:t>
      </w:r>
      <w:r w:rsidR="00E9CB35">
        <w:t xml:space="preserve"> aceitação da declaração complementar</w:t>
      </w:r>
      <w:r w:rsidR="00900658">
        <w:t xml:space="preserve"> ou da comunicação da aceitação da declaração </w:t>
      </w:r>
      <w:r w:rsidR="000017EB">
        <w:t>resultante de uma alteração/correção.</w:t>
      </w:r>
    </w:p>
    <w:tbl>
      <w:tblPr>
        <w:tblpPr w:leftFromText="180" w:rightFromText="180" w:vertAnchor="text" w:tblpXSpec="center" w:tblpY="1"/>
        <w:tblOverlap w:val="never"/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0"/>
        <w:gridCol w:w="2819"/>
        <w:gridCol w:w="564"/>
        <w:gridCol w:w="808"/>
        <w:gridCol w:w="4677"/>
        <w:gridCol w:w="2792"/>
        <w:gridCol w:w="293"/>
      </w:tblGrid>
      <w:tr w:rsidR="00DB72F5" w:rsidRPr="00A21CEC" w14:paraId="4ECD7735" w14:textId="77777777" w:rsidTr="007D39CC">
        <w:trPr>
          <w:trHeight w:val="709"/>
          <w:tblHeader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  <w:vAlign w:val="center"/>
            <w:hideMark/>
          </w:tcPr>
          <w:p w14:paraId="7F9C531E" w14:textId="77777777" w:rsidR="00DB72F5" w:rsidRPr="00A21CEC" w:rsidRDefault="00DB72F5" w:rsidP="00BF5281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>
              <w:rPr>
                <w:b/>
                <w:snapToGrid w:val="0"/>
                <w:color w:val="FFFFFF" w:themeColor="background1"/>
              </w:rPr>
              <w:t>E.D.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  <w:vAlign w:val="center"/>
            <w:hideMark/>
          </w:tcPr>
          <w:p w14:paraId="2B2D9086" w14:textId="77777777" w:rsidR="00DB72F5" w:rsidRPr="00A21CEC" w:rsidRDefault="00DB72F5" w:rsidP="00BF5281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A21CEC">
              <w:rPr>
                <w:b/>
                <w:snapToGrid w:val="0"/>
                <w:color w:val="FFFFFF" w:themeColor="background1"/>
              </w:rPr>
              <w:br w:type="page"/>
              <w:t>GRUPOS E DADOS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  <w:vAlign w:val="center"/>
            <w:hideMark/>
          </w:tcPr>
          <w:p w14:paraId="0E0E2A71" w14:textId="77777777" w:rsidR="00DB72F5" w:rsidRPr="00A21CEC" w:rsidRDefault="00DB72F5" w:rsidP="00BF5281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A21CEC">
              <w:rPr>
                <w:b/>
                <w:snapToGrid w:val="0"/>
                <w:color w:val="FFFFFF" w:themeColor="background1"/>
              </w:rPr>
              <w:t>OCF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  <w:vAlign w:val="center"/>
            <w:hideMark/>
          </w:tcPr>
          <w:p w14:paraId="507EE8A6" w14:textId="77777777" w:rsidR="00DB72F5" w:rsidRPr="00A21CEC" w:rsidRDefault="00DB72F5" w:rsidP="00BF5281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A21CEC">
              <w:rPr>
                <w:b/>
                <w:snapToGrid w:val="0"/>
                <w:color w:val="FFFFFF" w:themeColor="background1"/>
              </w:rPr>
              <w:t>TIPO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  <w:vAlign w:val="center"/>
            <w:hideMark/>
          </w:tcPr>
          <w:p w14:paraId="2FAFF99A" w14:textId="77777777" w:rsidR="00DB72F5" w:rsidRPr="00A21CEC" w:rsidRDefault="00DB72F5" w:rsidP="00BF5281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A21CEC">
              <w:rPr>
                <w:b/>
                <w:snapToGrid w:val="0"/>
                <w:color w:val="FFFFFF" w:themeColor="background1"/>
              </w:rPr>
              <w:t>TAGS XML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  <w:vAlign w:val="center"/>
            <w:hideMark/>
          </w:tcPr>
          <w:p w14:paraId="0D0765DC" w14:textId="77777777" w:rsidR="00DB72F5" w:rsidRPr="00A21CEC" w:rsidRDefault="00DB72F5" w:rsidP="00BF5281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A21CEC">
              <w:rPr>
                <w:b/>
                <w:snapToGrid w:val="0"/>
                <w:color w:val="FFFFFF" w:themeColor="background1"/>
              </w:rPr>
              <w:t>OBSERVAÇÕES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5"/>
            <w:hideMark/>
          </w:tcPr>
          <w:p w14:paraId="6FDB6563" w14:textId="77777777" w:rsidR="00DB72F5" w:rsidRPr="00A21CEC" w:rsidRDefault="00DB72F5" w:rsidP="00BF5281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A21CEC">
              <w:rPr>
                <w:b/>
                <w:snapToGrid w:val="0"/>
                <w:color w:val="FFFFFF" w:themeColor="background1"/>
              </w:rPr>
              <w:t>P</w:t>
            </w:r>
          </w:p>
        </w:tc>
      </w:tr>
      <w:tr w:rsidR="00DB72F5" w14:paraId="6B203560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6309FD" w14:textId="77777777" w:rsidR="00DB72F5" w:rsidRDefault="00DB72F5" w:rsidP="00BF5281">
            <w:pPr>
              <w:rPr>
                <w:b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8311AA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CC429A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499007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27649D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4BAF7A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&lt;CC429A&gt;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97D05D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21289F" w14:textId="77777777" w:rsidR="00DB72F5" w:rsidRDefault="00DB72F5" w:rsidP="00BF5281">
            <w:r>
              <w:rPr>
                <w:snapToGrid w:val="0"/>
                <w:color w:val="0000FF"/>
              </w:rPr>
              <w:t>1</w:t>
            </w:r>
            <w:r>
              <w:t xml:space="preserve"> </w:t>
            </w:r>
          </w:p>
        </w:tc>
      </w:tr>
      <w:tr w:rsidR="00DB72F5" w14:paraId="6399C0DA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AC9278" w14:textId="77777777" w:rsidR="00DB72F5" w:rsidRDefault="00DB72F5" w:rsidP="00BF5281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7BE354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Cabeçalho da Mensagem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CCF045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2A707D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2A5B0D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messageHeader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F3F44B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EF8A4F" w14:textId="77777777" w:rsidR="00DB72F5" w:rsidRDefault="00DB72F5" w:rsidP="00BF5281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DB72F5" w14:paraId="4DC5A4CC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86854" w14:textId="77777777" w:rsidR="00DB72F5" w:rsidRDefault="00DB72F5" w:rsidP="00BF5281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71F08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Emissor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3871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2C48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788D7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From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9345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9EF3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11D4BF8A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FFBC1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9E631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Cs w:val="24"/>
              </w:rPr>
              <w:t>Receptor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BFC9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87FD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FEC6C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&lt;To&gt;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DBA4A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04E32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0721C67D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4CFC6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3B312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e hora preparação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9B911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DA103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an19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AFC7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SendingDateAndTime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4E44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172E6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48C36B1E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85039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A77FE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Identificação da mensagem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A2A94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71C3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94BBD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MessageID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B5BEA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1FA13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44F4910F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12AEE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89572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mensagem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A1DF6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C679F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FFEE7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MessageType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A9FB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FAF4B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0644BEB2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DCADB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C2EAB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de correlação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71A62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E74A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B284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CorrelationID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12103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C2644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3E2D8B98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546ACA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917CBB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Operação de Importação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6AF85C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C6C6DF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C856F8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ImportOperation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BD2889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C8CB56" w14:textId="77777777" w:rsidR="00DB72F5" w:rsidRDefault="00DB72F5" w:rsidP="00BF5281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DB72F5" w14:paraId="71AE3571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08AD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D978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Estância aduaneira de importação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BDEA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9460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DC99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DB57ED">
              <w:rPr>
                <w:b/>
                <w:bCs/>
                <w:snapToGrid w:val="0"/>
                <w:szCs w:val="24"/>
              </w:rPr>
              <w:t>importCustomsOffice</w:t>
            </w:r>
            <w:proofErr w:type="spellEnd"/>
            <w:r w:rsidRPr="00DB57ED"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BC7E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D843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7BF42778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51C3F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12 09 000 000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81D1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 local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FC19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4EBC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3B51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&lt;LRN&gt;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7508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8F3E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29B2AC9A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B20A6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07C76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MRN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93E2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D16D9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an18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26331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&lt;MRN&gt;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418E8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C4869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50B972BE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5C39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11 01 000 000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2CD19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declaração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3227B" w14:textId="4DFB9157" w:rsidR="00DB72F5" w:rsidRDefault="1B7B0D4C" w:rsidP="00BF5281">
            <w:pPr>
              <w:jc w:val="center"/>
              <w:rPr>
                <w:color w:val="000000"/>
                <w:sz w:val="18"/>
                <w:szCs w:val="18"/>
              </w:rPr>
            </w:pPr>
            <w:r w:rsidRPr="6ED46A82">
              <w:rPr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E9FD3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64502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declarationType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322B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B90A9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7E72ACBD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3CA92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11 02 000 000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F444A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declaração adicional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BB177" w14:textId="08E895F3" w:rsidR="00DB72F5" w:rsidRDefault="256E2C57" w:rsidP="00BF5281">
            <w:pPr>
              <w:jc w:val="center"/>
              <w:rPr>
                <w:color w:val="000000"/>
                <w:sz w:val="18"/>
                <w:szCs w:val="18"/>
              </w:rPr>
            </w:pPr>
            <w:r w:rsidRPr="6ED46A82">
              <w:rPr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C8F7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1A86A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additionalDeclarationType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6A793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8DAA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51A92012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9C3C7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8592C" w14:textId="77777777" w:rsidR="00DB72F5" w:rsidRPr="00A21CEC" w:rsidRDefault="00DB72F5" w:rsidP="00BF5281">
            <w:pPr>
              <w:rPr>
                <w:b/>
                <w:bCs/>
                <w:color w:val="000000"/>
                <w:szCs w:val="24"/>
              </w:rPr>
            </w:pPr>
            <w:r w:rsidRPr="00A21CEC">
              <w:rPr>
                <w:b/>
                <w:bCs/>
                <w:color w:val="000000"/>
                <w:szCs w:val="24"/>
              </w:rPr>
              <w:t>Data de aceitação da declaração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1C972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9F9CD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0E9B7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declarationAcceptanceDate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2ECD1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3F7DF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71174683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02855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81DE5" w14:textId="77777777" w:rsidR="00DB72F5" w:rsidRPr="00A21CEC" w:rsidRDefault="00DB72F5" w:rsidP="00BF5281">
            <w:pPr>
              <w:rPr>
                <w:b/>
                <w:bCs/>
                <w:color w:val="000000"/>
                <w:szCs w:val="24"/>
              </w:rPr>
            </w:pPr>
            <w:r w:rsidRPr="00A21CEC">
              <w:rPr>
                <w:b/>
                <w:bCs/>
                <w:color w:val="000000"/>
                <w:szCs w:val="24"/>
              </w:rPr>
              <w:t>Data da autorização de saída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ABF1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3F68C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622F6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releaseDate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829DC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AA561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62B4EB3C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F90C59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12 12 000 000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5B7672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Autorização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DBAB2A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422322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4A8929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Authorisation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7CB5C3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55D40D" w14:textId="77777777" w:rsidR="00DB72F5" w:rsidRDefault="00DB72F5" w:rsidP="00BF5281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DB72F5" w14:paraId="64FAFF03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147F2" w14:textId="77777777" w:rsidR="00DB72F5" w:rsidRDefault="00DB72F5" w:rsidP="00BF5281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1DF04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55699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803A0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D504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B9D4B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E31D7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726F0903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60450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12 12 002 000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02BF5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2700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1267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AC65F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8F2E5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B0080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67C1EE36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9A21D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12 12 001 000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D0D45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30EFE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31B16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2FBA7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CF548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AAD2A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0E363CF5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C722D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12 12 080 000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4D2AF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Titular da autorização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34F1A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75E2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25FB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holderOfTheAuthorisation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07F1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88D6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10F0F631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CD33DB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17 09 000 000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4B42E2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Estância aduaneira de apresentação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51A847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B16CE7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ABD434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CustomsOfficePresentation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F89327" w14:textId="77777777" w:rsidR="00DB72F5" w:rsidRPr="00A21CEC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3204D9" w14:textId="77777777" w:rsidR="00DB72F5" w:rsidRDefault="00DB72F5" w:rsidP="00BF5281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DB72F5" w14:paraId="750DDEC4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164DC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17 09 001 000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0219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83913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24605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52FE4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B2441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AB710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3FD5DABC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27EC15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17 10 000 000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98A43E" w14:textId="77777777" w:rsidR="00DB72F5" w:rsidRPr="00A21CEC" w:rsidRDefault="00DB72F5" w:rsidP="00BF5281">
            <w:r w:rsidRPr="00A21CEC">
              <w:rPr>
                <w:b/>
                <w:bCs/>
                <w:snapToGrid w:val="0"/>
                <w:color w:val="0000FF"/>
              </w:rPr>
              <w:t>Estância aduaneira de supervisão/controlo</w:t>
            </w:r>
            <w:r w:rsidRPr="00A21CEC"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E1A45C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6B1BFC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1D8615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SupervisingCustomsOffice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ADD76D" w14:textId="77777777" w:rsidR="00DB72F5" w:rsidRPr="00A21CEC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2E5DEB" w14:textId="77777777" w:rsidR="00DB72F5" w:rsidRDefault="00DB72F5" w:rsidP="00BF5281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DB72F5" w14:paraId="14F6D90C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53A63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17 10 001 000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DA482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CE014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D125D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67559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07899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F784C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7152F3D3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F1683D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13 04 000 000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38E5EB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Importador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D94895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C2384B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F68FFA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Importer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FE580A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8458E3" w14:textId="77777777" w:rsidR="00DB72F5" w:rsidRDefault="00DB72F5" w:rsidP="00BF5281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DB72F5" w14:paraId="503174E6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0CD22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13 04 016 000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A3EFC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14C7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CD7DB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1C3EE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2CFF" w14:textId="77777777" w:rsidR="00DB72F5" w:rsidRPr="00A21CEC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8FA92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712BF69F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E8ECC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13 04 017 000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8E986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3831C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9A34F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AFB3E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568CA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20378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3542B30C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A11E68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13 04 018 000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18644E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CCED16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B03C49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058773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2A12D5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2136DE" w14:textId="77777777" w:rsidR="00DB72F5" w:rsidRDefault="00DB72F5" w:rsidP="00BF5281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B72F5" w14:paraId="68C8AC82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BA960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13 04 018 019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DB5CC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4187F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C7B42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15284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6CFF" w14:textId="77777777" w:rsidR="00DB72F5" w:rsidRPr="00A21CEC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D1A5A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2B1A6EFF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F1CE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13 04 018 020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7256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20285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6169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0E2B9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68423" w14:textId="77777777" w:rsidR="00DB72F5" w:rsidRPr="00A21CEC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7FDA4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4B6F57B2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0EE33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13 04 018 021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EF1E4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2B017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A2A5C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7FA9D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64827" w14:textId="77777777" w:rsidR="00DB72F5" w:rsidRPr="00A21CEC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AE852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7B5F8674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43390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13 04 018 022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AE45E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7C7CF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92BFE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94FF1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CB1E1" w14:textId="77777777" w:rsidR="00DB72F5" w:rsidRPr="00A21CEC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0312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06B0DE78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B603D5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13 05 000 000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BDC73D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Declarante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91463A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3FFB76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9E8FEB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Declarant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04111A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10C70C" w14:textId="77777777" w:rsidR="00DB72F5" w:rsidRDefault="00DB72F5" w:rsidP="00BF5281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DB72F5" w14:paraId="3919C2C8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6388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13 05 016 000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E2C3F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476E8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26C3C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F1E5A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C3365" w14:textId="77777777" w:rsidR="00DB72F5" w:rsidRPr="00A21CEC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C7537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155D6C34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2399D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13 05 017 000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91665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D2324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9FEFC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7DA66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22E28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189BA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49D2BB96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0CD33E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13 05 018 000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10CEE2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DD9A61" w14:textId="77777777" w:rsidR="00DB72F5" w:rsidRDefault="00DB72F5" w:rsidP="00BF5281">
            <w:pPr>
              <w:jc w:val="center"/>
              <w:rPr>
                <w:color w:val="0000FF"/>
              </w:rPr>
            </w:pPr>
            <w:r w:rsidRPr="4DC5B0D3">
              <w:rPr>
                <w:snapToGrid w:val="0"/>
                <w:color w:val="0000FF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7852C1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0B95F3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844AF8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3CCEB5" w14:textId="77777777" w:rsidR="00DB72F5" w:rsidRDefault="00DB72F5" w:rsidP="00BF5281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B72F5" w14:paraId="65BBE6FF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4E6C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13 05 018 019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5269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A636E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55245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1FCB4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64D9" w14:textId="77777777" w:rsidR="00DB72F5" w:rsidRPr="00A21CEC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1C268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2BB6F450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9AEF5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9E38A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B0CC3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5055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7AF43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B63C7" w14:textId="77777777" w:rsidR="00DB72F5" w:rsidRPr="00A21CEC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F72E1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77A4CA1C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75AFC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13 05 018 021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A38B0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D61D3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EA3BD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C3318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10AB8" w14:textId="77777777" w:rsidR="00DB72F5" w:rsidRPr="00A21CEC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F701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0D171BE6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91FB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13 05 018 022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FCC2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8F9F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984E1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B7577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4C3F" w14:textId="77777777" w:rsidR="00DB72F5" w:rsidRPr="00A21CEC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7C397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043A8145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960831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13 05 074 000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C51E22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Pessoa de contacto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21F27E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60943A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2367B6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ContactPerson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4E8782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B1709F" w14:textId="77777777" w:rsidR="00DB72F5" w:rsidRDefault="00DB72F5" w:rsidP="00BF5281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B72F5" w14:paraId="1E0E9295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DF122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13 05 074 016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809E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AEA03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07345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F36A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D8B6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6A898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3E417382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A1CEC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13 05 074 075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44573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telefone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94411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4FA3E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113F5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phoneNumber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78C60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07B4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73A10104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92A60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13 05 074 076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9125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Endereço eletrónico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246A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DC689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an..256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628F2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eMailAddress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DA813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CAC6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588F075D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B0F6A9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13 20 000 000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F35CC7" w14:textId="77777777" w:rsidR="00DB72F5" w:rsidRPr="00A21CEC" w:rsidRDefault="00DB72F5" w:rsidP="00BF5281">
            <w:r w:rsidRPr="00A21CEC">
              <w:rPr>
                <w:b/>
                <w:bCs/>
                <w:snapToGrid w:val="0"/>
                <w:color w:val="0000FF"/>
              </w:rPr>
              <w:t>Pessoa que presta uma garantia</w:t>
            </w:r>
            <w:r w:rsidRPr="00A21CEC"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3B1EA7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13CDC7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CA0E5A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PersonProvidingAGuarantee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958256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B60FF4" w14:textId="77777777" w:rsidR="00DB72F5" w:rsidRDefault="00DB72F5" w:rsidP="00BF5281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DB72F5" w14:paraId="4B623FE5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A6137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13 20 017 000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03A12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09C23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29BCB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F939D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EB1D9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99411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15183736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3A0771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13 21 000 000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3C25F6" w14:textId="77777777" w:rsidR="00DB72F5" w:rsidRPr="00A21CEC" w:rsidRDefault="00DB72F5" w:rsidP="00BF5281">
            <w:r w:rsidRPr="00A21CEC">
              <w:rPr>
                <w:b/>
                <w:bCs/>
                <w:snapToGrid w:val="0"/>
                <w:color w:val="0000FF"/>
              </w:rPr>
              <w:t>Pessoa responsável pelo pagamento dos direitos aduaneiros</w:t>
            </w:r>
            <w:r w:rsidRPr="00A21CEC"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8912C8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A22FE9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14F2C2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PersonPayingCustomsDuty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B1E9A5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5D51CF" w14:textId="77777777" w:rsidR="00DB72F5" w:rsidRDefault="00DB72F5" w:rsidP="00BF5281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DB72F5" w14:paraId="5797A92A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D141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13 21 017 000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A520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D6F6D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88848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12146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6294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0B409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4DBC526B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419FAC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lastRenderedPageBreak/>
              <w:t xml:space="preserve">13 06 000 000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978D83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Representante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1C9029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D37039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853A50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Representative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1ACF6E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94638F" w14:textId="77777777" w:rsidR="00DB72F5" w:rsidRDefault="00DB72F5" w:rsidP="00BF5281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DB72F5" w14:paraId="34B2B511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BB3F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13 06 017 000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63AB2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6C48F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F9291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9ED1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7F1B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41E14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587673A5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911CF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13 06 030 000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1ABA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Estatuto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713F6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5754C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1AF8A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&lt;status&gt;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80D2F" w14:textId="77777777" w:rsidR="00DB72F5" w:rsidRPr="00A21CEC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EABEC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077A355C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3F64F8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13 06 074 000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116ABD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Pessoa de contacto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38BD09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B8DD15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064E2A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ContactPerson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F16B6F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B37AC9" w14:textId="77777777" w:rsidR="00DB72F5" w:rsidRDefault="00DB72F5" w:rsidP="00BF5281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B72F5" w14:paraId="30C48CDF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DB0B5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13 06 074 016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08FE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2A7DA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E3D26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BB51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AC41B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203B3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698F58AA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0C3F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13 06 074 075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BB770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telefone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9028D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3C446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D7E3B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phoneNumber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07E3F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7DE13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0E5B9E9A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962D3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13 06 074 076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1162B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Endereço eletrónico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171B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F5C72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an..256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6226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eMailAddress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1262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3DDA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1CE9C90C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E03B95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5AA177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Garantia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F12014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6894E8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2542A7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Guarantee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7AC741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3AC023" w14:textId="77777777" w:rsidR="00DB72F5" w:rsidRDefault="00DB72F5" w:rsidP="00BF5281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DB72F5" w14:paraId="3413F594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8C07" w14:textId="77777777" w:rsidR="00DB72F5" w:rsidRDefault="00DB72F5" w:rsidP="00BF5281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2CAFF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28C67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1173F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59ED6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B2E24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5EFF9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080F2C07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10B99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99 02 000 000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6EECF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garantia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44959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EC67A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12CEE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guaranteeType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94FB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13806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196DC397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18C6F5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99 03 000 000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958A9B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Referência da garantia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F341D6" w14:textId="3FB3C541" w:rsidR="00DB72F5" w:rsidRDefault="00FB75CC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318D4E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06A5A8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GuaranteeReference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0DD9FA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700B49" w14:textId="77777777" w:rsidR="00DB72F5" w:rsidRDefault="00DB72F5" w:rsidP="00BF5281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B72F5" w14:paraId="5F06E8D9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54A0E" w14:textId="77777777" w:rsidR="00DB72F5" w:rsidRDefault="00DB72F5" w:rsidP="00BF5281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6B887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1EAC8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8EF66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4CF61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4A656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12E0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45904773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FC5FE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701A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84C38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0D1B8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A3D5C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0D121" w14:textId="77777777" w:rsidR="00DB72F5" w:rsidRPr="00A21CEC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CF9B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21792A84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1CDF5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99 03 069 000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71F47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NRG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79027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20C33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an..24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AC6CF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&lt;GRN&gt;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9DB93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97137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28E25522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0D422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99 03 070 000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EF72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de acesso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D31D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BCC2F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5204F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accessCode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54C7E" w14:textId="77777777" w:rsidR="00DB72F5" w:rsidRPr="00A21CEC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456CA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2BAF8B1C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8B359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99 03 012 000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52770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Moeda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6BFD1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97D61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BE4E1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currencyCode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86222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97663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3533460A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86E2B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99 03 071 000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7158E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 a cobrir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2A952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6AC97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81C16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amountToBeCovered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A3BF4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ACFD0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535AD1BC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12C1A2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99 03 072 000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9B08B7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Estância aduaneira de garantia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AA3C67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DC3926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8938DA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CustomsOfficeOfGuarantee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56D911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D21ACB" w14:textId="77777777" w:rsidR="00DB72F5" w:rsidRDefault="00DB72F5" w:rsidP="00BF5281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B72F5" w14:paraId="1F6AE893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CFA07" w14:textId="77777777" w:rsidR="00DB72F5" w:rsidRDefault="00DB72F5" w:rsidP="00BF5281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0CB7C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B584C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72604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A2917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735B1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39513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504110A8" w14:textId="77777777" w:rsidTr="007D39CC">
        <w:trPr>
          <w:trHeight w:val="8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690DBE" w14:textId="77777777" w:rsidR="00DB72F5" w:rsidRDefault="00DB72F5" w:rsidP="00BF5281">
            <w:pPr>
              <w:jc w:val="center"/>
              <w:rPr>
                <w:snapToGrid w:val="0"/>
                <w:sz w:val="10"/>
                <w:szCs w:val="10"/>
              </w:rPr>
            </w:pPr>
            <w:r>
              <w:rPr>
                <w:snapToGrid w:val="0"/>
                <w:sz w:val="10"/>
                <w:szCs w:val="10"/>
              </w:rPr>
              <w:lastRenderedPageBreak/>
              <w:t> </w:t>
            </w:r>
          </w:p>
        </w:tc>
      </w:tr>
      <w:tr w:rsidR="00DB72F5" w14:paraId="0B6A6862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E6AE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99 03 073 000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67F66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Outra referência da garantia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22BF8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DA09D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76082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otherGuaranteeReference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E1AEA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B6BFC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477DDABE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33362C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B1DCCD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Moeda de câmbio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705B64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6F1100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EC08A3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CurrencyExchange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1434AC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35940E" w14:textId="77777777" w:rsidR="00DB72F5" w:rsidRDefault="00DB72F5" w:rsidP="00BF5281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DB72F5" w14:paraId="30DF94EF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D75F4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14 17 000 000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DDB1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Unidade monetária interna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FB726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22390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B47C6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internalCurrencyUnit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D1F2C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7CDB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5129E13D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5CB7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14 09 000 000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EA267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Taxa de câmbio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8F0F2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0337E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n..12,5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341D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exchangeRate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01BBC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4B96A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15FAA6DE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B2B0CF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35D243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Diferimento de pagamento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D01EBF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384706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098F84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DeferredPayment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D388BB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31363D" w14:textId="77777777" w:rsidR="00DB72F5" w:rsidRDefault="00DB72F5" w:rsidP="00BF5281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DB72F5" w14:paraId="78554B7C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04AEB" w14:textId="77777777" w:rsidR="00DB72F5" w:rsidRDefault="00DB72F5" w:rsidP="00BF5281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0304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BB501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BA747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264F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392EC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822A2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25A40404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DBB72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12 10 000 000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CF7BB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Diferimento de pagamento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8964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B8D9B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449B4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deferredPayment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C426D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D26BE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221D4F40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AE1C0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3437E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E9DA" w14:textId="77777777" w:rsidR="00DB72F5" w:rsidRDefault="00DB72F5" w:rsidP="00BF5281">
            <w:pPr>
              <w:jc w:val="center"/>
              <w:rPr>
                <w:color w:val="000000"/>
                <w:sz w:val="18"/>
                <w:szCs w:val="18"/>
              </w:rPr>
            </w:pPr>
            <w:r w:rsidRPr="4DC5B0D3">
              <w:rPr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82910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C0E9F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9D25D" w14:textId="77777777" w:rsidR="00DB72F5" w:rsidRPr="00A21CEC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80325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7E633148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76158D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14 13 000 000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25B11E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Taxas postais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089F25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CE20B7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C9D0E3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PostalCharges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5F8E72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E8A087" w14:textId="77777777" w:rsidR="00DB72F5" w:rsidRDefault="00DB72F5" w:rsidP="00BF5281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DB72F5" w14:paraId="3CFA1B18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699FB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14 13 012 000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E11B9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Moeda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A8A05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DDB47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20299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currency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A45DB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6A4B8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4C154FA0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E4D9F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14 13 014 000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4A7CE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6318D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7AC0A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FCFD9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BE54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37827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59C95285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9C96B2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4E283E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Remessa de mercadorias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6ABCDA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DBA102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BC8AD6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GoodsShipment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272E08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1D86CD" w14:textId="77777777" w:rsidR="00DB72F5" w:rsidRDefault="00DB72F5" w:rsidP="00BF5281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DB72F5" w14:paraId="2B9F88D9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F9DB2" w14:textId="77777777" w:rsidR="00DB72F5" w:rsidRDefault="00DB72F5" w:rsidP="00BF5281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1864A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98971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A959B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A482D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FE3A1" w14:textId="77777777" w:rsidR="00DB72F5" w:rsidRPr="00A21CEC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C65F0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301EC2D6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1AC73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14 05 000 000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1736C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Moeda de faturação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5C02F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D5FE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0421F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invoiceCurrency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78B9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4CC3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7ADAA735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5819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14 06 000 000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16E14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 total faturado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DB8B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B3B03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3C1EC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totalAmountInvoiced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360CA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4E825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6F7E893C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D9F4E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99 05 000 000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54157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 w:rsidRPr="006D5F74">
              <w:rPr>
                <w:b/>
                <w:bCs/>
                <w:color w:val="000000"/>
                <w:szCs w:val="24"/>
              </w:rPr>
              <w:t>Natureza da transação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85D74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037B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6571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natureOfTransaction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07F22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2873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630C8C17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AB3F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15 09 000 000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D71D1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de aceitação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44846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58E1B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an..19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97221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acceptanceDate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C5168" w14:textId="77777777" w:rsidR="00DB72F5" w:rsidRPr="00A21CEC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A818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B72F5" w14:paraId="7537C604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673EF8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13 14 000 000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E7B085" w14:textId="77777777" w:rsidR="00DB72F5" w:rsidRPr="00A21CEC" w:rsidRDefault="00DB72F5" w:rsidP="00BF5281">
            <w:r w:rsidRPr="00A21CEC">
              <w:rPr>
                <w:b/>
                <w:bCs/>
                <w:snapToGrid w:val="0"/>
                <w:color w:val="0000FF"/>
              </w:rPr>
              <w:t>Outros intervenientes na cadeia logística</w:t>
            </w:r>
            <w:r w:rsidRPr="00A21CEC"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6BC50C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7311F6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84D179" w14:textId="031538AB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AdditionalSup</w:t>
            </w:r>
            <w:r w:rsidR="00647EDD">
              <w:rPr>
                <w:b/>
                <w:bCs/>
                <w:snapToGrid w:val="0"/>
                <w:color w:val="0000FF"/>
              </w:rPr>
              <w:t>p</w:t>
            </w:r>
            <w:r>
              <w:rPr>
                <w:b/>
                <w:bCs/>
                <w:snapToGrid w:val="0"/>
                <w:color w:val="0000FF"/>
              </w:rPr>
              <w:t>lyChainActor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64F741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6E72D3" w14:textId="77777777" w:rsidR="00DB72F5" w:rsidRDefault="00DB72F5" w:rsidP="00BF5281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B72F5" w14:paraId="685BCE2F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47E96" w14:textId="77777777" w:rsidR="00DB72F5" w:rsidRDefault="00DB72F5" w:rsidP="00BF5281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93980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FCAD3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ED00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4E5A7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B0A89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025ED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14316F63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1E028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13 14 031 000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11467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Função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8A443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266F2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42C21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&lt;role&gt;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DBC23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775DD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7C4E3FD4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E31C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13 14 017 000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78137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4DEDE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6B3DA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E9DCC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8484B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A2D07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273C6295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F3A37F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13 09 000 000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D42629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Comprador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C8E9BB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BB8813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5FEBEA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Buyer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EA2D87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E14C63" w14:textId="77777777" w:rsidR="00DB72F5" w:rsidRDefault="00DB72F5" w:rsidP="00BF5281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B72F5" w14:paraId="1267F74E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EC831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13 09 016 000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2E661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CE444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DD40D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CDE46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7FE78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A0FAC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1E2A2964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1931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13 09 017 000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E4CF0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A4864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7D675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0DD6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AD15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FB29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0C469A0F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829E78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13 09 018 000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0643D2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64D483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397DEE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A0F338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9F8A93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94246F" w14:textId="77777777" w:rsidR="00DB72F5" w:rsidRDefault="00DB72F5" w:rsidP="00BF5281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B72F5" w14:paraId="511C2FEF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0DBDD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13 09 018 019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F596B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3730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FF3B1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4C38B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E50E4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1E072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78A13CCF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7B858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7DD9D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D9B1E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48187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9D149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ED508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F62E2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4162D235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C0B1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13 09 018 021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B2AEF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AC420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2ED66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A1994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40D19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732C0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26334FC8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708A9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13 09 018 022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3E0DB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62ADF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7637C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067E9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F2F1D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F1A5D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62CFBBAA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887803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13 08 000 000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70C217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Vendedor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D2AC45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27AA96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C7F5F7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Seller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33C46B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0325D9" w14:textId="77777777" w:rsidR="00DB72F5" w:rsidRDefault="00DB72F5" w:rsidP="00BF5281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B72F5" w14:paraId="07DDD394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4DAF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13 08 016 000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261E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703D2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A6E98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BF38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1A6CD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8F00C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5D511793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A98B9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13 08 017 000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1E7BF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44B80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1416C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7907F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F1DD2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7D847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138B693F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023EF1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13 08 018 000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356389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38839E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1E202F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C59878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7714EC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6AA011" w14:textId="77777777" w:rsidR="00DB72F5" w:rsidRDefault="00DB72F5" w:rsidP="00BF5281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B72F5" w14:paraId="7D3ACA84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4AC9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13 08 018 019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E400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DABD0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54644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59AB5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D0333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06F4D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149DE45E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195F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22F3F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B66A4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D8ADB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AEE6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A85D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5DD76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01CB4CCF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E9E3A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13 08 018 021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8D3C3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0BEA1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DD158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51946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7975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B4DFB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79AB9F7E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E64A2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13 08 018 022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786FA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F36B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43E77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D38F7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F3E7D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D0452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6D7F71E6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129F95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13 01 000 000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80E5E2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Exportador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FFBEE8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4B9FC7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3D5270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Exporter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904E90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229372" w14:textId="77777777" w:rsidR="00DB72F5" w:rsidRDefault="00DB72F5" w:rsidP="00BF5281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B72F5" w14:paraId="307BD6DC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17D90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13 01 016 000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AE4A3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22D8F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AB9D1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4BDC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614F5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ED345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49EE6AE6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E72C4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13 01 017 000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58F8F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504B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2416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F4DD6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9EF86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6A6EC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0BC005ED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87D81D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13 01 018 000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7AB338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3A274A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02015A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FA8766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294C9E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6D14B3" w14:textId="77777777" w:rsidR="00DB72F5" w:rsidRDefault="00DB72F5" w:rsidP="00BF5281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B72F5" w14:paraId="2222CD3C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001FA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13 01 018 019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8CC74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868EB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ACA1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46B3D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D953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4102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0E22E69D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832AB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29F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BBF97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1D5AE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F352D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7C554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A1A62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42FFF59A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5D3AC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13 01 018 021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667FE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05483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0C3E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D7A86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20B8C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1BB6C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3E29D358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FDD8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13 01 018 022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02CB3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F91CA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8C627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6A2DA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2797C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B604A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21186311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9DB65A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14 01 000 000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697D4C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Condições de entrega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F8CE4F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0F96B8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1611DE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DeliveryTerms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B8699C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B85818" w14:textId="77777777" w:rsidR="00DB72F5" w:rsidRDefault="00DB72F5" w:rsidP="00BF5281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B72F5" w14:paraId="30BBAC94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D4E8E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14 01 035 000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B6D17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INCOTERM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4B41E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EB58B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77CBF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incotermCode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990C3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37FD3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2DD9F550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86509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14 01 036 000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8D7BF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UN/LOCODE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98D2F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12E6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3DEB0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&lt;UNLOCODE&gt;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2FDAC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A9385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73AB9E83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4C70C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14 01 020 000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4D613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57203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3D87F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56045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B12A2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82FA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48EB3170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D04CC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14 01 037 000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DCDAB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Localização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7DE81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FDC58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501E0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location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5A30C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F7CD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6FF63D39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477D9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6715C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Texto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7B2BC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0BEC0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2872B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85809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61BD3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37E007E4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97B029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4E09DB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País de expedição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DD0526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1B86E8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132EC0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CountryOfDispatch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F545A1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7D1D77" w14:textId="77777777" w:rsidR="00DB72F5" w:rsidRDefault="00DB72F5" w:rsidP="00BF5281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B72F5" w14:paraId="357F620B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B8F5F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16 06 000 000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7F0C6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 de expedição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CBDC9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9AA8C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B798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countryOfDispatch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00A12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F5C29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32E5A718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E10EF8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082B2B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Destino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6CD9D4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ED5F3F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6BEDCB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Destination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8E72E3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DA6F1F" w14:textId="77777777" w:rsidR="00DB72F5" w:rsidRDefault="00DB72F5" w:rsidP="00BF5281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B72F5" w14:paraId="77DA458F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0B5A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16 03 000 000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8480B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 de destino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D1B8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A6646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24A85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countryOfDestination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A7E9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35615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163B1F5F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B684D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16 04 000 000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D146F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Região de destino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5C495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754D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7D766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regionOfDestination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F4862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8B9C2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0076FC88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F3575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2C151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F04FC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F191A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2E751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0E558" w14:textId="77777777" w:rsidR="00DB72F5" w:rsidRPr="00A21CEC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B2F6A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5B1C24ED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C2AD2B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12 11 000 000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7A3A91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Entreposto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2599ED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8EFD5A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9A40E1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Warehouse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B7FA1D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030679" w14:textId="77777777" w:rsidR="00DB72F5" w:rsidRDefault="00DB72F5" w:rsidP="00BF5281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B72F5" w14:paraId="0A5AD4F1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17130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12 11 002 000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1727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50F68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D342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179F2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01320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AA724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48ADD1D3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7D241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12 11 015 000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9E401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AC6A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F453D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FE9C3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7A4F3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C037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2A72DFAC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576F4E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12 01 000 000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55F380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Documentos precedentes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6B727B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13B19F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9211E8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PreviousDocument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C5AF67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E6A5CA" w14:textId="77777777" w:rsidR="00DB72F5" w:rsidRDefault="00DB72F5" w:rsidP="00BF5281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B72F5" w14:paraId="15C36348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B802F" w14:textId="77777777" w:rsidR="00DB72F5" w:rsidRDefault="00DB72F5" w:rsidP="00BF5281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557B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91152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A5520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07A66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489BA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62EA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69F74378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8472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12 01 001 000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9C13D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700FF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E2D8C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637D0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0C3E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A6CA8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3666290E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435A6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12 01 002 000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B0017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F4394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05AB6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4B8B4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EC142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E215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7B3D0F0A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1C75F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A2D59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AA51E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D5E6B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05B6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404F6" w14:textId="77777777" w:rsidR="00DB72F5" w:rsidRPr="00A21CEC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F3626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391B8276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76FE85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12 02 000 000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0F3951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Informação adicional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169BCA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63532D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7AA112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AdditionalInformation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81F119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0B49D0" w14:textId="77777777" w:rsidR="00DB72F5" w:rsidRDefault="00DB72F5" w:rsidP="00BF5281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B72F5" w14:paraId="45F71CCF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8B0CC" w14:textId="77777777" w:rsidR="00DB72F5" w:rsidRDefault="00DB72F5" w:rsidP="00BF5281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36A56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33233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9708C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F702C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F079A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5A97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6727C33A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915C1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12 02 008 000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45DD0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FC017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0FCA" w14:textId="186226C9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FA5A1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1E4E1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69250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3C84C00A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982CD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12 02 009 000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BE08A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Texto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207E5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961C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99AC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02BBC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A9360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46107F2A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80457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B6D19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53CB5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6E9C9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38B93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E7226" w14:textId="77777777" w:rsidR="00DB72F5" w:rsidRPr="00A21CEC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DFD70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0E1D961F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EB410F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12 03 000 000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2B84E9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Documentos de suporte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96BBC8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AED009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6F9DB8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SupportingDocument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027B60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44026B" w14:textId="77777777" w:rsidR="00DB72F5" w:rsidRDefault="00DB72F5" w:rsidP="00BF5281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B72F5" w14:paraId="703AE4AC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4CF2C" w14:textId="77777777" w:rsidR="00DB72F5" w:rsidRDefault="00DB72F5" w:rsidP="00BF5281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C8F65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5E950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470D0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B1BC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286D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6C11A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48AFAEAF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39FB6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12 03 001 000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BB18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06779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928E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92654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04F10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5FE0A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412D2438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D3C87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12 03 002 000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7CF6C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D4DE9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297CB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630C5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9D04D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918E7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4B5B3AB6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34B10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39307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C7B3D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0AB34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4ADC6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B7480" w14:textId="77777777" w:rsidR="00DB72F5" w:rsidRPr="00A21CEC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17CE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3EF033E7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84225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E39BE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Designação da entidade emissora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9FFA0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0492F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626C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issuingAuthorityName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A300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A01B3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3F15DDA0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3F2C5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12 03 011 000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53ED7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de validade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89EB0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CA4F3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0BE0B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dateOfValidity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7594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6707B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217DB6A6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40CC8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12 03 013 000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1D55" w14:textId="77777777" w:rsidR="00DB72F5" w:rsidRPr="00A21CEC" w:rsidRDefault="00DB72F5" w:rsidP="00BF5281">
            <w:pPr>
              <w:rPr>
                <w:b/>
                <w:bCs/>
                <w:color w:val="000000"/>
                <w:szCs w:val="24"/>
              </w:rPr>
            </w:pPr>
            <w:r w:rsidRPr="00A21CEC">
              <w:rPr>
                <w:b/>
                <w:bCs/>
                <w:color w:val="000000"/>
                <w:szCs w:val="24"/>
              </w:rPr>
              <w:t>Número da linha da adição no documento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14D6D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18B4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47D84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documentLineItemNumber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01FC5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FBB35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785BB0DF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D4C256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12 04 000 000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305ABF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Referências adicionais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1634D2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F51143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A4214A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AdditionalReference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9DE7BA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CFAE39" w14:textId="77777777" w:rsidR="00DB72F5" w:rsidRDefault="00DB72F5" w:rsidP="00BF5281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B72F5" w14:paraId="3D42D935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57FD" w14:textId="77777777" w:rsidR="00DB72F5" w:rsidRDefault="00DB72F5" w:rsidP="00BF5281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58436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DFCD6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62D4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1249F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6DE25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53159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24E63E24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390BC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12 04 001 000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444E7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42C21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DE281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733A6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53767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B4AEC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74069891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AAF0A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12 04 002 000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9E2CE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EE051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030FC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3F7CF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69CE4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D7E64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6BEA5C37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7F580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20F08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79672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38D06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F174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B38D" w14:textId="77777777" w:rsidR="00DB72F5" w:rsidRPr="00A21CEC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0FBD7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7CCDBA13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E0A684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14 04 000 000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60C53B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Acréscimos e deduções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7B59E1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33C084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6D4F22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AdditionsAndDeductions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81BAA0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E1357D" w14:textId="77777777" w:rsidR="00DB72F5" w:rsidRDefault="00DB72F5" w:rsidP="00BF5281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B72F5" w14:paraId="51439946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8578C" w14:textId="77777777" w:rsidR="00DB72F5" w:rsidRDefault="00DB72F5" w:rsidP="00BF5281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7E62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45E6D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759EE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1F39A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B2341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432F4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29D240CA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FC15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14 04 008 000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26973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446FB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3DBBC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78E2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78224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88BA7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1C3AC25B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C44ED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14 04 014 000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CECC6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43603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8BF8C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92904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7390D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45CDA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0389B70B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3EE884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13 16 000 000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6AC00F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Referências fiscais adicionais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56CA73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A19729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30E3A0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AdditionalFiscalReference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9941E6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81E70D" w14:textId="77777777" w:rsidR="00DB72F5" w:rsidRDefault="00DB72F5" w:rsidP="00BF5281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B72F5" w14:paraId="5F54D74B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FC1E3" w14:textId="77777777" w:rsidR="00DB72F5" w:rsidRDefault="00DB72F5" w:rsidP="00BF5281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E17B5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01FFE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837AD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CD0F9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B44E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6D1A0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11DB8BD0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42EF0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13 16 031 000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8D18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Função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6BEBD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3D98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79709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&lt;role&gt;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9EB31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0961C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06528369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F63A9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13 16 034 000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F0D9B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 IVA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CA86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B6101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53389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VATIdentificationNumber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6F63E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1A2E2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087EC05E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87F550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DAD14F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Remessa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9C95F9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3235DE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495944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Consignment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F27AD0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5E7A19" w14:textId="77777777" w:rsidR="00DB72F5" w:rsidRDefault="00DB72F5" w:rsidP="00BF5281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B72F5" w14:paraId="0AC354A9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67ADE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12 08 000 000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44A46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referência/NRUR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23F0B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93F51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EFAB6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referenceNumberUCR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514B8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D9AB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701C536B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37B37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19 01 000 000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A99B6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Indicador de contentor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7C5D1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C6A7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DEBCD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containerIndicator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C1055" w14:textId="77777777" w:rsidR="00DB72F5" w:rsidRPr="00A21CEC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B6632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577E855F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9261D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19 03 000 000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7CBED" w14:textId="77777777" w:rsidR="00DB72F5" w:rsidRPr="00A21CEC" w:rsidRDefault="00DB72F5" w:rsidP="00BF5281">
            <w:pPr>
              <w:rPr>
                <w:b/>
                <w:bCs/>
                <w:color w:val="000000"/>
                <w:szCs w:val="24"/>
              </w:rPr>
            </w:pPr>
            <w:r w:rsidRPr="00A21CEC">
              <w:rPr>
                <w:b/>
                <w:bCs/>
                <w:color w:val="000000"/>
                <w:szCs w:val="24"/>
              </w:rPr>
              <w:t>Modo de transporte na fronteira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70F14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A2CC8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4EF89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modeOfTransportAtTheBorder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656C6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DB72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7D314A18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F6900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19 04 000 000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BF685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Modo de transporte interior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D3E22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574D1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F674A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inlandModeOfTransport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A7B45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7C36E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5520FE4D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473BA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18 04 000 000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88DE5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Massa bruta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8768A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58A2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2A27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grossMass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6D1D8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CFD5E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718467C7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C8B340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19 07 000 000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9191F0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Equipamento de transporte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988F69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C28637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A3A201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TransportEquipment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8AD8C8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AB3104" w14:textId="77777777" w:rsidR="00DB72F5" w:rsidRDefault="00DB72F5" w:rsidP="00BF5281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B72F5" w14:paraId="5860E7F4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E2AE9" w14:textId="77777777" w:rsidR="00DB72F5" w:rsidRDefault="00DB72F5" w:rsidP="00BF5281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22F6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E3A7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83E8E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B2F6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27E5A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62D9E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7BE011CF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F68AA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19 07 063 000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F0040" w14:textId="77777777" w:rsidR="00DB72F5" w:rsidRPr="00A21CEC" w:rsidRDefault="00DB72F5" w:rsidP="00BF5281">
            <w:pPr>
              <w:rPr>
                <w:b/>
                <w:bCs/>
                <w:color w:val="000000"/>
                <w:szCs w:val="24"/>
              </w:rPr>
            </w:pPr>
            <w:r w:rsidRPr="00A21CEC">
              <w:rPr>
                <w:b/>
                <w:bCs/>
                <w:color w:val="000000"/>
                <w:szCs w:val="24"/>
              </w:rPr>
              <w:t>Número de identificação do contentor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95D76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332E9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4F394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containerIdentificationNumber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153ED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D78CD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3BF41927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181B06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D19383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Referência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14FCBA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305A3D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02BADD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GoodsReference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C78EEB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C2B706" w14:textId="77777777" w:rsidR="00DB72F5" w:rsidRDefault="00DB72F5" w:rsidP="00BF5281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DB72F5" w14:paraId="2CB431BC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5BAF2" w14:textId="77777777" w:rsidR="00DB72F5" w:rsidRDefault="00DB72F5" w:rsidP="00BF5281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19E39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FAF0C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B3DFE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622EC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69612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7FE50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B72F5" w14:paraId="48F4126C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4B7B7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19 07 044 000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8A6B8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 w:rsidRPr="007C5247">
              <w:rPr>
                <w:b/>
                <w:bCs/>
                <w:color w:val="000000"/>
                <w:szCs w:val="24"/>
              </w:rPr>
              <w:t>Número da adição da declaração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0C660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70913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3DA37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declarationGoodsItemNumber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778A6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C5E23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B72F5" w14:paraId="480F34CF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738B6E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16 15 000 000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B8DEC4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Localização das mercadorias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46DCF2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96FE4B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A63692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LocationOfGoods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886923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36455A" w14:textId="77777777" w:rsidR="00DB72F5" w:rsidRDefault="00DB72F5" w:rsidP="00BF5281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B72F5" w14:paraId="670BC474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9BC00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16 15 045 000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DF477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localização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83001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667BD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67B2E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typeOfLocation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4C0F" w14:textId="77777777" w:rsidR="00DB72F5" w:rsidRPr="00A21CEC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A5B4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509CA6EC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C7CB8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16 15 046 000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96BDF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195D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5C5F9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8BC59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qualifierOfIdentification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6279" w14:textId="77777777" w:rsidR="00DB72F5" w:rsidRPr="00A21CEC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48203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16A69326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C92EA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16 15 036 000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CD30D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UN/LOCODE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994D5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F73A4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42043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&lt;UNLOCODE&gt;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68155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C6F4D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48B7F578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7D8CC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16 15 052 000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4C23C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da autorização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C2D25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CCADF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8C1A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authorisationNumber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E990A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1D512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66EAD897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0E5F1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16 15 053 000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2373A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adicional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D7C66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9FDBE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82DB3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additionalIdentifier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E1766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890E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20847541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841875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16 15 047 000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AB2729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Estância aduaneira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09FD86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4FEF46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9B11FF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CustomsOffice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0E14A4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3AA979" w14:textId="77777777" w:rsidR="00DB72F5" w:rsidRDefault="00DB72F5" w:rsidP="00BF5281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DB72F5" w14:paraId="68FA9345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3007A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16 15 047 001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61532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06F1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F14FC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4BB52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2657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27A4B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B72F5" w14:paraId="58A1AF1F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F0B0EE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lastRenderedPageBreak/>
              <w:t xml:space="preserve">16 15 048 000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C085C1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GNSS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D84184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5616EE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BA8839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&lt;GNSS&gt;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08AB6E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A561B1" w14:textId="77777777" w:rsidR="00DB72F5" w:rsidRDefault="00DB72F5" w:rsidP="00BF5281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DB72F5" w14:paraId="27F5D436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820C9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16 15 048 049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EA7C6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Latitude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707DC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54DD9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8703F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&lt;latitude&gt;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708BD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0B36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B72F5" w14:paraId="75784C39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ADAEF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16 15 048 050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DC8F6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Longitude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33972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F871B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EF597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&lt;longitude&gt;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9971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B59FE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B72F5" w14:paraId="70B51E6E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1116BA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16 15 051 000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A1A653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Operador económico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76A64E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D6C43F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336A6C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EconomicOperator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867A49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0E468B" w14:textId="77777777" w:rsidR="00DB72F5" w:rsidRDefault="00DB72F5" w:rsidP="00BF5281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DB72F5" w14:paraId="5319E36F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5D4A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16 15 051 017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DF7C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A7EC6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E4CF7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B942C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019CE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AA1B1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B72F5" w14:paraId="3FE77EF4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36F4E4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16 15 018 000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5D80F5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28FE56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B20016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BA1378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89EDBC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722AFA" w14:textId="77777777" w:rsidR="00DB72F5" w:rsidRDefault="00DB72F5" w:rsidP="00BF5281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DB72F5" w14:paraId="6EBD83F4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E3115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16 15 018 019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DAF52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BBB92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C7A0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21B11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54220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6B57E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B72F5" w14:paraId="6C86AD9F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C1808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16 15 018 021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2D66D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9069C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F87FB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084F2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90CCE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D3353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B72F5" w14:paraId="645D33C5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FAEFE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16 15 018 022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8EE10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1A098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ADDAF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73CB7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136E2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3666D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B72F5" w14:paraId="6448D32E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7F40A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16 15 018 020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A1DEA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A84A1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F009D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73EA1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A9E26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1F4CB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B72F5" w14:paraId="6FA1D635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DA77D5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16 15 081 000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340457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Endereço - Código Postal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974EE6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BAD0D5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EA37D9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PostcodeAddress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6D49B6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B1A8B4" w14:textId="77777777" w:rsidR="00DB72F5" w:rsidRDefault="00DB72F5" w:rsidP="00BF5281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DB72F5" w14:paraId="2B17083B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3A0C6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16 15 081 021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B8699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77E0B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B1309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60C19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AEE07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A5F4E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B72F5" w14:paraId="479B75CE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3918E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16 15 081 025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D16B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da porta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5F819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BA53B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EB394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houseNumber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C2B39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33093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B72F5" w14:paraId="7FF8E6AD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34A29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16 15 081 020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0D711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78EA7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87096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4151E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E594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65C1F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B72F5" w14:paraId="2FAA5A02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B67DC0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19 06 000 000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02EED1" w14:textId="77777777" w:rsidR="00DB72F5" w:rsidRPr="00A21CEC" w:rsidRDefault="00DB72F5" w:rsidP="00BF5281">
            <w:r w:rsidRPr="00A21CEC">
              <w:rPr>
                <w:b/>
                <w:bCs/>
                <w:snapToGrid w:val="0"/>
                <w:color w:val="0000FF"/>
              </w:rPr>
              <w:t>Meio de transporte à chegada</w:t>
            </w:r>
            <w:r w:rsidRPr="00A21CEC"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908705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987C0C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DB98CC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ArrivalTransportMeans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81AC0A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B1E4FB" w14:textId="77777777" w:rsidR="00DB72F5" w:rsidRDefault="00DB72F5" w:rsidP="00BF5281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B72F5" w14:paraId="0E5308FC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BDCFD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19 06 061 000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99CB8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E0B46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33A66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16DA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typeOfIdentification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D663A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783AA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4AB0C06B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C5CED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19 06 017 000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5BE78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01A6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1011D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49E24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6E13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27BB6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0CA1630B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D2B7C3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19 08 000 000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E0AD73" w14:textId="77777777" w:rsidR="00DB72F5" w:rsidRPr="00A21CEC" w:rsidRDefault="00DB72F5" w:rsidP="00BF5281">
            <w:r w:rsidRPr="00A21CEC">
              <w:rPr>
                <w:b/>
                <w:bCs/>
                <w:snapToGrid w:val="0"/>
                <w:color w:val="0000FF"/>
              </w:rPr>
              <w:t>Meio de transporte ativo na fronteira</w:t>
            </w:r>
            <w:r w:rsidRPr="00A21CEC"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6AE71F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318202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553003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ActiveBorderTransportMeans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1FC027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1B6292" w14:textId="77777777" w:rsidR="00DB72F5" w:rsidRDefault="00DB72F5" w:rsidP="00BF5281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B72F5" w14:paraId="438E7D16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54F8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19 08 062 000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57BDE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Nacionalidade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DE252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2234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D0A7E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nationality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694D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C8D89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626FF430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61974C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12 05 000 000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F62470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Documento de transporte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E0B0C2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E9D4AD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90AE49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TransportDocument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7B249F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38DC80" w14:textId="77777777" w:rsidR="00DB72F5" w:rsidRDefault="00DB72F5" w:rsidP="00BF5281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B72F5" w14:paraId="5F884E73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7BF88" w14:textId="77777777" w:rsidR="00DB72F5" w:rsidRDefault="00DB72F5" w:rsidP="00BF5281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BCC66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D58F8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AFBDB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CF1A0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E64A3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78F12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17B82EEE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6725D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12 05 001 000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E126E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5EC16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F7EF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A740D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2E399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24C5B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758A128E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D1B48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12 05 002 000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C6330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ED99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8D328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997CD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14705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E89D3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13D5068A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F6C68C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2BD788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Adição de Mercadorias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F83ABF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F29006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8BF976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GoodsShipmentItem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EE286A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9150C9" w14:textId="77777777" w:rsidR="00DB72F5" w:rsidRDefault="00DB72F5" w:rsidP="00BF5281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B72F5" w14:paraId="7C87A8DC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8959A" w14:textId="77777777" w:rsidR="00DB72F5" w:rsidRDefault="00DB72F5" w:rsidP="00BF5281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01B00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891C2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CB99C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9725C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50159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18993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07A1794C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605AA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11 03 000 000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453CE" w14:textId="77777777" w:rsidR="00DB72F5" w:rsidRPr="00A21CEC" w:rsidRDefault="00DB72F5" w:rsidP="00BF5281">
            <w:pPr>
              <w:rPr>
                <w:b/>
                <w:bCs/>
                <w:color w:val="000000"/>
                <w:szCs w:val="24"/>
              </w:rPr>
            </w:pPr>
            <w:r w:rsidRPr="00A21CEC">
              <w:rPr>
                <w:b/>
                <w:bCs/>
                <w:color w:val="000000"/>
                <w:szCs w:val="24"/>
              </w:rPr>
              <w:t>Número da adição da declaração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FC1DB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CB4FD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4439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declarationGoodsItemNumber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E115B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C90F3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07F56231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02DE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99 05 000 000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E991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 w:rsidRPr="00556C84">
              <w:rPr>
                <w:b/>
                <w:bCs/>
                <w:color w:val="000000"/>
                <w:szCs w:val="24"/>
              </w:rPr>
              <w:t>Natureza da transação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E6799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1F3C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4C04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natureOfTransaction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0FBCF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9238B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718F7646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AB58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99 06 000 000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E3BFD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Valor estatístico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03DD7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12E5C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3D50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statisticalValue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0140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1D043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799D27DF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956C3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12 08 000 000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25015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referência/NRUR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6F5EA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50C5E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83D60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referenceNumberUCR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73CD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256EA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3D26A1AE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8030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15 09 000 000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573BF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de aceitação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65D13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D70F4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an..19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0C52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acceptanceDate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6ACD" w14:textId="77777777" w:rsidR="00DB72F5" w:rsidRPr="00A21CEC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9F91C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B72F5" w14:paraId="606E7C16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156974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12 12 000 000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7B476D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Autorização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701AF5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C6F43B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94635D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Authorisation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B497CA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2FF248" w14:textId="77777777" w:rsidR="00DB72F5" w:rsidRDefault="00DB72F5" w:rsidP="00BF5281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B72F5" w14:paraId="1022DAF1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B4039" w14:textId="77777777" w:rsidR="00DB72F5" w:rsidRDefault="00DB72F5" w:rsidP="00BF5281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B7139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35920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C3B1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63770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9BF9E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FB06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402BBCC0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0726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12 12 002 000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D0E1A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2D85B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2FDE4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2DDB5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04656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4C6D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600C457C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4F2B4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12 12 001 000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E53E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A4D0C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A90D0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25208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C7E9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F08AA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53AC889D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29D2F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12 12 080 000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4E693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Titular da autorização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E485B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A9250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BFD4C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holderOfTheAuthorisation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13EB9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031A0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403E1AE3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01BF70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11 09 000 000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19F258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Regime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72FED2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A6AADB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F59B54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Procedure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54C473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014EF1" w14:textId="77777777" w:rsidR="00DB72F5" w:rsidRDefault="00DB72F5" w:rsidP="00BF5281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B72F5" w14:paraId="45B7AC73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A5E2B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11 09 001 000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5A16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Regime solicitado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BB5E4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B2A2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AE3A3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requestedProcedure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BEEE8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91C82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397D75E9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901E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11 09 002 000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8AEA9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 w:rsidRPr="0019705F">
              <w:rPr>
                <w:b/>
                <w:bCs/>
                <w:color w:val="000000"/>
                <w:szCs w:val="24"/>
              </w:rPr>
              <w:t>Regime precedente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1421E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3FA2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FEF50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previousProcedure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C9227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F9D97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51387C70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212D22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CD41C1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Regime adicional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6038C5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6EA51F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C18202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AdditionalProcedure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A56836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9B9F3B" w14:textId="77777777" w:rsidR="00DB72F5" w:rsidRDefault="00DB72F5" w:rsidP="00BF5281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DB72F5" w14:paraId="7B576939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AC500" w14:textId="77777777" w:rsidR="00DB72F5" w:rsidRDefault="00DB72F5" w:rsidP="00BF5281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49BEA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E5739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4D8CF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E5266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BB453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1A082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B72F5" w14:paraId="0367C7EF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B347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11 10 000 000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6A97F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Regime adicional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14CE5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CC47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C8686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additionalProcedure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AE81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04D06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B72F5" w14:paraId="7AF9B1A6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DCCC1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4D30A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1190D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AC948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8CCE2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8F25C" w14:textId="77777777" w:rsidR="00DB72F5" w:rsidRPr="00A21CEC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A1CA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B72F5" w14:paraId="4F6FD673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212364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13 14 000 000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57975C" w14:textId="77777777" w:rsidR="00DB72F5" w:rsidRPr="00A21CEC" w:rsidRDefault="00DB72F5" w:rsidP="00BF5281">
            <w:r w:rsidRPr="00A21CEC">
              <w:rPr>
                <w:b/>
                <w:bCs/>
                <w:snapToGrid w:val="0"/>
                <w:color w:val="0000FF"/>
              </w:rPr>
              <w:t>Outros intervenientes na cadeia logística</w:t>
            </w:r>
            <w:r w:rsidRPr="00A21CEC"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566AB4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4863C4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283105" w14:textId="011BDA78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AdditionalSup</w:t>
            </w:r>
            <w:r w:rsidR="00802985">
              <w:rPr>
                <w:b/>
                <w:bCs/>
                <w:snapToGrid w:val="0"/>
                <w:color w:val="0000FF"/>
              </w:rPr>
              <w:t>p</w:t>
            </w:r>
            <w:r>
              <w:rPr>
                <w:b/>
                <w:bCs/>
                <w:snapToGrid w:val="0"/>
                <w:color w:val="0000FF"/>
              </w:rPr>
              <w:t>lyChainActor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ED45FD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A2C518" w14:textId="77777777" w:rsidR="00DB72F5" w:rsidRDefault="00DB72F5" w:rsidP="00BF5281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B72F5" w14:paraId="29C04711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2E47A" w14:textId="77777777" w:rsidR="00DB72F5" w:rsidRDefault="00DB72F5" w:rsidP="00BF5281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3E8FA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D6B54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4B50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4EEB7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6B43A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CF56E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0A93606B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3234D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13 14 031 000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E2FCA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Função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C4B06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6FBB9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3BA2D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&lt;role&gt;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A459C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D55DA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66600C9D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6A2A4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13 14 017 000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4923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4C292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92272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B4D39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E6D6F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8FA1E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7169428F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D0DA53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13 09 000 000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545C39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Comprador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62C7C7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970BA9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A74197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Buyer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8C069C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E676D3" w14:textId="77777777" w:rsidR="00DB72F5" w:rsidRDefault="00DB72F5" w:rsidP="00BF5281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B72F5" w14:paraId="6DF1F659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B53D8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13 09 016 000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C74E4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D0634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3B549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E746E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81AB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5191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5CD25B9F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A9E4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13 09 017 000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68FE1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A94EA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F973F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A153E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BEB1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97DF8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68CF3A9F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11DC60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13 09 018 000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3FFACA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84B56F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311096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55FE61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0CB40E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6452F5" w14:textId="77777777" w:rsidR="00DB72F5" w:rsidRDefault="00DB72F5" w:rsidP="00BF5281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DB72F5" w14:paraId="6D2E437A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8D9BF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13 09 018 019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67B7B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C0AB4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8053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E96F8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25F04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3FBC2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B72F5" w14:paraId="532B9D0C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F7EC8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F8204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BB89B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5F48A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30FF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B5877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D9F0D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B72F5" w14:paraId="314C1848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4C1C8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13 09 018 021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AE920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E57CD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B31E1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57FD8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6C17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9A7A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B72F5" w14:paraId="5BB5097F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C5374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13 09 018 022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A660D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9E38D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B8877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F1AF8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A587C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17653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B72F5" w14:paraId="7C3652DD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3A2195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13 08 000 000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2736CF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Vendedor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6E6955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CBBC51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04527B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Seller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DD1778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DA27D0" w14:textId="77777777" w:rsidR="00DB72F5" w:rsidRDefault="00DB72F5" w:rsidP="00BF5281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B72F5" w14:paraId="1ED67548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5F5AD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13 08 016 000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EBE66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B0CA6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0FB9F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C8E5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D3A2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AA8C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04D58960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E1C61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13 08 017 000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38B2E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F4AA9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02544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25C86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44AB6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2ED47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538E4E2A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03CD6B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13 08 018 000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EC356D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CA48E0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5A8EA5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1F1E8B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E382B9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1AF74F" w14:textId="77777777" w:rsidR="00DB72F5" w:rsidRDefault="00DB72F5" w:rsidP="00BF5281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DB72F5" w14:paraId="7012F576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99181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13 08 018 019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FB916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C55D0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4D7B8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46871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76C2C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DCBDF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B72F5" w14:paraId="65F9BFF2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FACB3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11A2E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637AB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2769D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D1032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3199F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AAFDF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B72F5" w14:paraId="619984E8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5A11F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13 08 018 021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305EB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6D22E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9DEF6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B82AC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0CB57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58DB1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B72F5" w14:paraId="506416CD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CAEAB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13 08 018 022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5AFAA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0C28F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AB76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29A98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1930E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3781E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B72F5" w14:paraId="08271154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CB92B6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13 01 000 000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C81A98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Exportador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B12830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5F93A7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B03BD1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Exporter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F3AC12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1D2526" w14:textId="77777777" w:rsidR="00DB72F5" w:rsidRDefault="00DB72F5" w:rsidP="00BF5281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B72F5" w14:paraId="79D25A7C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073EB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13 01 016 000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BE540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68AC8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7263F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32803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2CEF0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98A7B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7D7B0A29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64408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13 01 017 000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C997C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8F4D3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52721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B0D29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48E26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E20BF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2373279A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41D1BC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13 01 018 000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180978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2FF0EC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3A6DA5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8D1999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1BE770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8A79E5" w14:textId="77777777" w:rsidR="00DB72F5" w:rsidRDefault="00DB72F5" w:rsidP="00BF5281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DB72F5" w14:paraId="13E7530A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F785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13 01 018 019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E621D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6C03D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9A57F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EE1F7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F78A1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37F4C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B72F5" w14:paraId="17F5C6F1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9649A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523BC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8E18E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1BA88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EB37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587D4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8AA9C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B72F5" w14:paraId="27E2495E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BBBB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13 01 018 021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7C6E8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6812F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6A5D1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4102D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D729A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25922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B72F5" w14:paraId="60FFAA1E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550B9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13 01 018 022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69E2D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EFD70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D8A68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36DA7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29082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EBA58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B72F5" w14:paraId="41F9D96D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2E2D2B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87B685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Origem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71D560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137B2C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6922C6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Origin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67E3F8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A152FF" w14:textId="77777777" w:rsidR="00DB72F5" w:rsidRDefault="00DB72F5" w:rsidP="00BF5281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B72F5" w14:paraId="326D48BD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70DCE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16 08 000 000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95E31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 de origem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F6D24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AFB49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6E713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countryOfOrigin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BAFA5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E54EF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7C869BE7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C5480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16 09 000 000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2842D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 de origem preferencial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5655F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EE219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4CB34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countryOfPreferentialOrigin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42F82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F48BF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233A1E69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17E8EC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4F9740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País de expedição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6A5336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06F3BE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C1918C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CountryOfDispatch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F97351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C99A87" w14:textId="77777777" w:rsidR="00DB72F5" w:rsidRDefault="00DB72F5" w:rsidP="00BF5281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B72F5" w14:paraId="7AEB51FF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753E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16 06 000 000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78FDC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 de expedição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B794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D5546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D3438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countryOfDispatch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947B9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155F4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291EDD59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B5941B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FF9C03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Destino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10EE84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9B061D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4636F1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Destination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B67C10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C25AB6" w14:textId="77777777" w:rsidR="00DB72F5" w:rsidRDefault="00DB72F5" w:rsidP="00BF5281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B72F5" w14:paraId="6BEBD8A5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6205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16 03 000 000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269E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 de destino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5C35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72ACE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1FA99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countryOfDestination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B0A7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ADE5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30A110AB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32375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16 04 000 000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4208A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Região de destino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10A3A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22078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48DC9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regionOfDestination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02AF8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D227E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2F83E5B6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423E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F215C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FA248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19886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5039B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80A41" w14:textId="77777777" w:rsidR="00DB72F5" w:rsidRPr="00A21CEC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E3B41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6FE54518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103A53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9A7FBB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Mercadoria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231343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A69B3A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9DC828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Commodity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144FF8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4CA1BB" w14:textId="77777777" w:rsidR="00DB72F5" w:rsidRDefault="00DB72F5" w:rsidP="00BF5281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DB72F5" w14:paraId="5BB387D0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9278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18 05 000 000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7DD08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Descrição das mercadorias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77B22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BB1AC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C0A05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descriptionOfGoods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4971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55E8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0A0EFF79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E0AEF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18 08 000 000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63A88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CUS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46BB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626D0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an9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BB9DA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CUSCode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B430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E8707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52CC47F4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B75F5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99 01 000 000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93044" w14:textId="77777777" w:rsidR="00DB72F5" w:rsidRPr="00A21CEC" w:rsidRDefault="00DB72F5" w:rsidP="00BF5281">
            <w:pPr>
              <w:rPr>
                <w:b/>
                <w:bCs/>
                <w:color w:val="000000"/>
                <w:szCs w:val="24"/>
              </w:rPr>
            </w:pPr>
            <w:r w:rsidRPr="00A21CEC">
              <w:rPr>
                <w:b/>
                <w:bCs/>
                <w:color w:val="000000"/>
                <w:szCs w:val="24"/>
              </w:rPr>
              <w:t>Número de ordem do contingente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68B6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6D6F3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0F109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quotaOrderNumber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BA80F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B0D5B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473F55A2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14B10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18 10 000 000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95C1D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mercadoria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F79F6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6B067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A37AF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typeOfGoods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70D5E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88BFE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B72F5" w14:paraId="69E4C802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C4F0D4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18 09 000 000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57F213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Código da mercadoria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EE7C72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290E6E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1B9D2E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CommodityCode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69B411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2DDF85" w14:textId="77777777" w:rsidR="00DB72F5" w:rsidRDefault="00DB72F5" w:rsidP="00BF5281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DB72F5" w14:paraId="0F4EE547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9D4A3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18 09 056 000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F37E0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SH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F4ADD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7ECDB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6F0A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harmonizedSystemSubheadingCode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EB88A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A3ACF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B72F5" w14:paraId="42303D9A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E929B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18 09 057 000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B3EE5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NC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90F5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E08ED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96B19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combinedNomenclatureCode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E99B8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BD03A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B72F5" w14:paraId="4704E56E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1270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18 09 058 000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3631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TARIC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3D808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89C4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8FC64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taricCode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78083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A08EB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B72F5" w14:paraId="586A14C2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E2806F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65E324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Código adicional TARIC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C79420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8A645F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3954B3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TaricAdditionalCode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7315BE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15F524" w14:textId="77777777" w:rsidR="00DB72F5" w:rsidRDefault="00DB72F5" w:rsidP="00BF5281">
            <w:r>
              <w:rPr>
                <w:snapToGrid w:val="0"/>
                <w:color w:val="0000FF"/>
              </w:rPr>
              <w:t>6</w:t>
            </w:r>
            <w:r>
              <w:t xml:space="preserve"> </w:t>
            </w:r>
          </w:p>
        </w:tc>
      </w:tr>
      <w:tr w:rsidR="00DB72F5" w14:paraId="53DF7693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B3688" w14:textId="77777777" w:rsidR="00DB72F5" w:rsidRDefault="00DB72F5" w:rsidP="00BF5281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FA5D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9E78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855E2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39558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52D6E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CB459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DB72F5" w14:paraId="0725B035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4C0BE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18 09 059 000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2FC9D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adicional TARIC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1C05E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ABDF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74CB2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taricAdditionalCode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63BD5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214D3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DB72F5" w14:paraId="721E48B1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E594A8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84BBBC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Código adicional nacional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22F8CF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AFEB0E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D920FF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NationalAdditionalCode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D3B739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28BE6D" w14:textId="77777777" w:rsidR="00DB72F5" w:rsidRDefault="00DB72F5" w:rsidP="00BF5281">
            <w:r>
              <w:rPr>
                <w:snapToGrid w:val="0"/>
                <w:color w:val="0000FF"/>
              </w:rPr>
              <w:t>6</w:t>
            </w:r>
            <w:r>
              <w:t xml:space="preserve"> </w:t>
            </w:r>
          </w:p>
        </w:tc>
      </w:tr>
      <w:tr w:rsidR="00DB72F5" w14:paraId="3DA47924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79A20" w14:textId="77777777" w:rsidR="00DB72F5" w:rsidRDefault="00DB72F5" w:rsidP="00BF5281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07FCA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32AC5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C9EDB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373D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EE66A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A66C0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DB72F5" w14:paraId="298DFDE9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8260E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18 09 060 000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8C7F8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adicional nacional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C499D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0E1AE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E9B4A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nationalAdditionalCode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83FDE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72D9E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DB72F5" w14:paraId="18762765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2A2B2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85257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BBEFB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A61D3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7AFCB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FFE46" w14:textId="77777777" w:rsidR="00DB72F5" w:rsidRPr="00A21CEC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A344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DB72F5" w14:paraId="7F64FD66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D2104E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C8462C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Medidas das mercadorias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38C48D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D92267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098056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GoodsMeasure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8D68EA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FEB4A6" w14:textId="77777777" w:rsidR="00DB72F5" w:rsidRDefault="00DB72F5" w:rsidP="00BF5281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DB72F5" w14:paraId="386F6C33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A1BA1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18 01 000 000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2C6C7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Massa líquida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0B196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9938B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E2358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netMass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EDDBB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D24F4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B72F5" w14:paraId="2419111D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6A5EA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18 02 000 000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7BD21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Unidades suplementares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F5A86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C814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89BB5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supplementaryUnits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A2C92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CB142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B72F5" w14:paraId="141182D1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3ABB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18 04 000 000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416CB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Massa bruta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B0ACA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9C532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EDDFD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grossMass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7100C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F6DBA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B72F5" w14:paraId="4D74BEC8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D44458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4EDB8E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Linha da fatura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49AC87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6C9DFF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F60925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InvoiceLine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C98B30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ED7380" w14:textId="77777777" w:rsidR="00DB72F5" w:rsidRDefault="00DB72F5" w:rsidP="00BF5281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DB72F5" w14:paraId="497F30E5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7CADD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14 08 000 000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E2959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 da adição faturado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5037D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3A92D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0A39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itemAmountInvoiced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159B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8C08A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B72F5" w14:paraId="689DA64A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8394F6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F67E0D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Cálculo das imposições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4EAD03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502255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41F357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CalculationOfTaxes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212FFC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3ADF84" w14:textId="77777777" w:rsidR="00DB72F5" w:rsidRDefault="00DB72F5" w:rsidP="00BF5281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DB72F5" w14:paraId="796462A0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4ED6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14 16 000 000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A1512" w14:textId="77777777" w:rsidR="00DB72F5" w:rsidRPr="00A21CEC" w:rsidRDefault="00DB72F5" w:rsidP="00BF5281">
            <w:pPr>
              <w:rPr>
                <w:b/>
                <w:bCs/>
                <w:color w:val="000000"/>
                <w:szCs w:val="24"/>
              </w:rPr>
            </w:pPr>
            <w:r w:rsidRPr="00A21CEC">
              <w:rPr>
                <w:b/>
                <w:bCs/>
                <w:color w:val="000000"/>
                <w:szCs w:val="24"/>
              </w:rPr>
              <w:t>Montante total dos direitos e imposições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74FA0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66FD1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C4B5D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totalDutiesAndTaxesAmount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40F99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71EC6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B72F5" w14:paraId="4499EEB9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88605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14 11 000 000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A24E3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Preferência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05B6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EAA9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8438A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preference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3DF6C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F0759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DB72F5" w14:paraId="61F246D0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67FFC1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14 03 000 000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CB7312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Direitos e imposições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0A38DA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33EFB0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7F33BD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DutiesAndTaxes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F0BCCB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877723" w14:textId="77777777" w:rsidR="00DB72F5" w:rsidRDefault="00DB72F5" w:rsidP="00BF5281">
            <w:r>
              <w:rPr>
                <w:snapToGrid w:val="0"/>
                <w:color w:val="0000FF"/>
              </w:rPr>
              <w:t>6</w:t>
            </w:r>
            <w:r>
              <w:t xml:space="preserve"> </w:t>
            </w:r>
          </w:p>
        </w:tc>
      </w:tr>
      <w:tr w:rsidR="00DB72F5" w14:paraId="0E9E8740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3963F" w14:textId="77777777" w:rsidR="00DB72F5" w:rsidRDefault="00DB72F5" w:rsidP="00BF5281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7ABF5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C8AE7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9A2E6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B295F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EF6DA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10520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DB72F5" w14:paraId="771B4F07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767EE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14 03 039 000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B12D2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imposição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DB16C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C3960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2059B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taxType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DF8DA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0B278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DB72F5" w14:paraId="166CF2BF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3AA8A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258A9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00DDC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068D2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0718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71682" w14:textId="77777777" w:rsidR="00DB72F5" w:rsidRPr="00A21CEC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5D8E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DB72F5" w14:paraId="3182CE89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3AE9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14 03 038 000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5FF52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Método de pagamento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0BE3D" w14:textId="77777777" w:rsidR="00DB72F5" w:rsidRDefault="00DB72F5" w:rsidP="00BF5281">
            <w:pPr>
              <w:jc w:val="center"/>
              <w:rPr>
                <w:color w:val="000000"/>
                <w:sz w:val="18"/>
                <w:szCs w:val="18"/>
              </w:rPr>
            </w:pPr>
            <w:r w:rsidRPr="4DC5B0D3">
              <w:rPr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EEEA5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60A89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methodOfPayment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CE09" w14:textId="77777777" w:rsidR="00DB72F5" w:rsidRDefault="00DB72F5" w:rsidP="00BF5281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305D1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DB72F5" w14:paraId="1BC3AFAA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A2CAC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14 03 042 000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0803B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 de imposição devido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3FE53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8B0A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2C177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payableTaxAmount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F354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7DC85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DB72F5" w14:paraId="4845D595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36BBF7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 xml:space="preserve">14 03 040 000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D5B6D6" w14:textId="77777777" w:rsidR="00DB72F5" w:rsidRDefault="00DB72F5" w:rsidP="00BF5281">
            <w:r>
              <w:rPr>
                <w:b/>
                <w:bCs/>
                <w:snapToGrid w:val="0"/>
                <w:color w:val="0000FF"/>
              </w:rPr>
              <w:t>Base tributável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D43437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E40137" w14:textId="77777777" w:rsidR="00DB72F5" w:rsidRDefault="00DB72F5" w:rsidP="00BF5281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0F6FA6" w14:textId="77777777" w:rsidR="00DB72F5" w:rsidRDefault="00DB72F5" w:rsidP="00BF528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TaxBase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3B16E3" w14:textId="77777777" w:rsidR="00DB72F5" w:rsidRDefault="00DB72F5" w:rsidP="00BF5281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E9C560" w14:textId="77777777" w:rsidR="00DB72F5" w:rsidRDefault="00DB72F5" w:rsidP="00BF5281">
            <w:r>
              <w:rPr>
                <w:snapToGrid w:val="0"/>
                <w:color w:val="0000FF"/>
              </w:rPr>
              <w:t>7</w:t>
            </w:r>
            <w:r>
              <w:t xml:space="preserve"> </w:t>
            </w:r>
          </w:p>
        </w:tc>
      </w:tr>
      <w:tr w:rsidR="00DB72F5" w14:paraId="733CCD49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F8993" w14:textId="77777777" w:rsidR="00DB72F5" w:rsidRDefault="00DB72F5" w:rsidP="00BF5281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D9B13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31D77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37D9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13C9A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E9F56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7358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DB72F5" w14:paraId="2ADC912C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C4CF2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14 03 040 041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0E19D" w14:textId="77777777" w:rsidR="00DB72F5" w:rsidRDefault="00DB72F5" w:rsidP="00BF528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Taxa da imposição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C2E0F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FD01D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n..17,3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FBA22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taxRate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47CC6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38A47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DB72F5" w14:paraId="4F6571B2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A147B" w14:textId="77777777" w:rsidR="00DB72F5" w:rsidRDefault="00DB72F5" w:rsidP="00BF528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14 03 040 005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A82B" w14:textId="77777777" w:rsidR="00DB72F5" w:rsidRPr="00A21CEC" w:rsidRDefault="00DB72F5" w:rsidP="00BF5281">
            <w:pPr>
              <w:rPr>
                <w:b/>
                <w:bCs/>
                <w:color w:val="000000"/>
                <w:szCs w:val="24"/>
              </w:rPr>
            </w:pPr>
            <w:r w:rsidRPr="00A21CEC">
              <w:rPr>
                <w:b/>
                <w:bCs/>
                <w:color w:val="000000"/>
                <w:szCs w:val="24"/>
              </w:rPr>
              <w:t>Unidade de medida e qualificador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072A2" w14:textId="77777777" w:rsidR="00DB72F5" w:rsidRDefault="00DB72F5" w:rsidP="00BF528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A71D0" w14:textId="77777777" w:rsidR="00DB72F5" w:rsidRDefault="00DB72F5" w:rsidP="00BF528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D24E9" w14:textId="77777777" w:rsidR="00DB72F5" w:rsidRDefault="00DB72F5" w:rsidP="00BF528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measurementUnitAndQualifier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DCB25" w14:textId="77777777" w:rsidR="00DB72F5" w:rsidRDefault="00DB72F5" w:rsidP="00BF528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735BE" w14:textId="77777777" w:rsidR="00DB72F5" w:rsidRDefault="00DB72F5" w:rsidP="00BF528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935AE0" w14:paraId="54F95D13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3EAB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FB03" w14:textId="44482229" w:rsidR="00935AE0" w:rsidRPr="007D39CC" w:rsidRDefault="00935AE0" w:rsidP="00935AE0">
            <w:pPr>
              <w:rPr>
                <w:b/>
                <w:bCs/>
                <w:color w:val="000000"/>
                <w:szCs w:val="24"/>
              </w:rPr>
            </w:pPr>
            <w:r w:rsidRPr="007D39CC">
              <w:rPr>
                <w:b/>
                <w:bCs/>
                <w:color w:val="000000"/>
                <w:szCs w:val="24"/>
              </w:rPr>
              <w:t>Qualificador DC Unidade de medida e qualificador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9A94" w14:textId="1E535810" w:rsidR="00935AE0" w:rsidRPr="007D39CC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 w:rsidRPr="007D39CC"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9D63D" w14:textId="7E661721" w:rsidR="00935AE0" w:rsidRPr="007D39CC" w:rsidRDefault="00935AE0" w:rsidP="00935AE0">
            <w:pPr>
              <w:jc w:val="center"/>
              <w:rPr>
                <w:color w:val="000000"/>
                <w:szCs w:val="24"/>
              </w:rPr>
            </w:pPr>
            <w:r w:rsidRPr="007D39CC"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BE06" w14:textId="2D924B78" w:rsidR="00935AE0" w:rsidRPr="007D39CC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7D39CC"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7D39CC">
              <w:rPr>
                <w:b/>
                <w:bCs/>
                <w:snapToGrid w:val="0"/>
                <w:szCs w:val="24"/>
              </w:rPr>
              <w:t>CCQualifierForMeasurementUnitAndQualifier</w:t>
            </w:r>
            <w:proofErr w:type="spellEnd"/>
            <w:r w:rsidRPr="007D39CC"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BA2F" w14:textId="60660572" w:rsidR="00935AE0" w:rsidRPr="007D39CC" w:rsidRDefault="00935AE0" w:rsidP="00935AE0">
            <w:pPr>
              <w:rPr>
                <w:b/>
                <w:bCs/>
                <w:snapToGrid w:val="0"/>
                <w:szCs w:val="24"/>
              </w:rPr>
            </w:pPr>
            <w:r w:rsidRPr="007D39C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3EC" w14:textId="27D64860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935AE0" w14:paraId="49ED2CE2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91EF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14 03 040 006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63040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Quantidade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5EA76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067DE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D6F91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quantity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BED4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EAAD9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935AE0" w14:paraId="32AFC1B8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FC314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14 03 040 014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9C19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05003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A5045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61DFD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95237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409FB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935AE0" w14:paraId="5D637B28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77A06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14 03 040 043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0B47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 da imposição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A6720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329A4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16274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taxAmount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C8DD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8C67D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935AE0" w14:paraId="3A6D5D82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788DE3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 xml:space="preserve">14 12 000 000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E82DEF" w14:textId="77777777" w:rsidR="00935AE0" w:rsidRDefault="00935AE0" w:rsidP="00935AE0">
            <w:r>
              <w:rPr>
                <w:b/>
                <w:bCs/>
                <w:snapToGrid w:val="0"/>
                <w:color w:val="0000FF"/>
              </w:rPr>
              <w:t>Valor postal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36F5F4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865A19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3B3D5C" w14:textId="77777777" w:rsidR="00935AE0" w:rsidRDefault="00935AE0" w:rsidP="00935AE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PostalValue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ADC8D0" w14:textId="77777777" w:rsidR="00935AE0" w:rsidRDefault="00935AE0" w:rsidP="00935AE0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FDBDF5" w14:textId="77777777" w:rsidR="00935AE0" w:rsidRDefault="00935AE0" w:rsidP="00935AE0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935AE0" w14:paraId="34E2B233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927A9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14 12 012 000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3334B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Moeda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A73A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33E4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60CE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currency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BAC4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9F2C0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935AE0" w14:paraId="502E7DB8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B316E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14 12 014 000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4402C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EB186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D3DD8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A4AFB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B4BE9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037D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935AE0" w14:paraId="3A25D679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99D53C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 xml:space="preserve">18 06 000 000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962D07" w14:textId="77777777" w:rsidR="00935AE0" w:rsidRDefault="00935AE0" w:rsidP="00935AE0">
            <w:r>
              <w:rPr>
                <w:b/>
                <w:bCs/>
                <w:snapToGrid w:val="0"/>
                <w:color w:val="0000FF"/>
              </w:rPr>
              <w:t>Volumes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4A0AEE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923ECD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80365C" w14:textId="77777777" w:rsidR="00935AE0" w:rsidRDefault="00935AE0" w:rsidP="00935AE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Packaging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B232E0" w14:textId="77777777" w:rsidR="00935AE0" w:rsidRDefault="00935AE0" w:rsidP="00935AE0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5691D7" w14:textId="77777777" w:rsidR="00935AE0" w:rsidRDefault="00935AE0" w:rsidP="00935AE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935AE0" w14:paraId="6AFAC702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1B2FA" w14:textId="77777777" w:rsidR="00935AE0" w:rsidRDefault="00935AE0" w:rsidP="00935AE0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048D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765FF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0BA21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183AA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4FE62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F9F31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5FEB8BF9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17803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18 06 003 000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5CE4E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volumes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83730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A16C3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81579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typeOfPackages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CAC9C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947F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232A0A3A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5C65E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18 06 004 000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7FF1B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volumes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8B6B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B7531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n..8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BB32A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numberOfPackages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52E59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FC8E1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774A8A46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7062C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18 06 054 000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9B2E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Marcas de expedição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1FB58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42B52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C626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shippingMarks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48614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8AB24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26D03DDA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A78590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 xml:space="preserve">12 01 000 000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BB889B" w14:textId="77777777" w:rsidR="00935AE0" w:rsidRDefault="00935AE0" w:rsidP="00935AE0">
            <w:r>
              <w:rPr>
                <w:b/>
                <w:bCs/>
                <w:snapToGrid w:val="0"/>
                <w:color w:val="0000FF"/>
              </w:rPr>
              <w:t>Documentos precedentes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746AFE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395897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0897EF" w14:textId="77777777" w:rsidR="00935AE0" w:rsidRDefault="00935AE0" w:rsidP="00935AE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PreviousDocument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B9880F" w14:textId="77777777" w:rsidR="00935AE0" w:rsidRDefault="00935AE0" w:rsidP="00935AE0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A5984A" w14:textId="77777777" w:rsidR="00935AE0" w:rsidRDefault="00935AE0" w:rsidP="00935AE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935AE0" w14:paraId="30A7200E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1AE7C" w14:textId="77777777" w:rsidR="00935AE0" w:rsidRDefault="00935AE0" w:rsidP="00935AE0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FA02A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0524A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8B12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0EF22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2AAAA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A2840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12FA47B0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575DB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12 01 001 000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11F3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86461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FB38E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83204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39EB8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CB577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04C49ACB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CD9EB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12 01 002 000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0E1F0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9EAA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B9782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0F19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006C0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FD755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559F1B02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31918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5BCD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9626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8FF02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BA2FB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833F3" w14:textId="77777777" w:rsidR="00935AE0" w:rsidRPr="00A21CEC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DD709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556531DC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F20B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12 01 003 000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1736D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volumes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F7DC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295E6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D96BB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typeOfPackages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C7FA3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98C39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2B475FE1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6A5E2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12 01 004 000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6843A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volumes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7697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170AB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n..8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4CF4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numberOfPackages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F7CC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F07B4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2BF4A95C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60C42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12 01 005 000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131CA" w14:textId="77777777" w:rsidR="00935AE0" w:rsidRPr="00A21CEC" w:rsidRDefault="00935AE0" w:rsidP="00935AE0">
            <w:pPr>
              <w:rPr>
                <w:b/>
                <w:bCs/>
                <w:color w:val="000000"/>
                <w:szCs w:val="24"/>
              </w:rPr>
            </w:pPr>
            <w:r w:rsidRPr="00A21CEC">
              <w:rPr>
                <w:b/>
                <w:bCs/>
                <w:color w:val="000000"/>
                <w:szCs w:val="24"/>
              </w:rPr>
              <w:t>Unidade de medida e qualificador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00F4A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75BEE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E8F55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measurementUnitAndQualifier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D697F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5211F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18A5FCE3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70ED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EB2B" w14:textId="2792D0A0" w:rsidR="00935AE0" w:rsidRPr="007D39CC" w:rsidRDefault="00935AE0" w:rsidP="00935AE0">
            <w:pPr>
              <w:rPr>
                <w:b/>
                <w:bCs/>
                <w:color w:val="000000"/>
                <w:szCs w:val="24"/>
              </w:rPr>
            </w:pPr>
            <w:r w:rsidRPr="007D39CC">
              <w:rPr>
                <w:b/>
                <w:bCs/>
                <w:color w:val="000000"/>
                <w:szCs w:val="24"/>
              </w:rPr>
              <w:t>Qualificador DC Unidade de medida e qualificador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5BDDE" w14:textId="465A4911" w:rsidR="00935AE0" w:rsidRPr="007D39CC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 w:rsidRPr="007D39CC"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C10B" w14:textId="10B1DAD5" w:rsidR="00935AE0" w:rsidRPr="007D39CC" w:rsidRDefault="00935AE0" w:rsidP="00935AE0">
            <w:pPr>
              <w:jc w:val="center"/>
              <w:rPr>
                <w:color w:val="000000"/>
                <w:szCs w:val="24"/>
              </w:rPr>
            </w:pPr>
            <w:r w:rsidRPr="007D39CC"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A333" w14:textId="1224E610" w:rsidR="00935AE0" w:rsidRPr="007D39CC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7D39CC"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7D39CC">
              <w:rPr>
                <w:b/>
                <w:bCs/>
                <w:snapToGrid w:val="0"/>
                <w:szCs w:val="24"/>
              </w:rPr>
              <w:t>CCQualifierForMeasurementUnitAndQualifier</w:t>
            </w:r>
            <w:proofErr w:type="spellEnd"/>
            <w:r w:rsidRPr="007D39CC"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E46D" w14:textId="2C9AAEA2" w:rsidR="00935AE0" w:rsidRPr="007D39CC" w:rsidRDefault="00935AE0" w:rsidP="00935AE0">
            <w:pPr>
              <w:rPr>
                <w:b/>
                <w:bCs/>
                <w:snapToGrid w:val="0"/>
                <w:szCs w:val="24"/>
              </w:rPr>
            </w:pPr>
            <w:r w:rsidRPr="007D39C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D7AF" w14:textId="452A46E1" w:rsidR="00935AE0" w:rsidRPr="007D39CC" w:rsidRDefault="00935AE0" w:rsidP="00935AE0">
            <w:pPr>
              <w:rPr>
                <w:color w:val="000000"/>
                <w:szCs w:val="24"/>
              </w:rPr>
            </w:pPr>
            <w:r w:rsidRPr="007D39CC">
              <w:rPr>
                <w:color w:val="000000"/>
                <w:szCs w:val="24"/>
              </w:rPr>
              <w:t>5</w:t>
            </w:r>
          </w:p>
        </w:tc>
      </w:tr>
      <w:tr w:rsidR="00935AE0" w14:paraId="6CCA9BA9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1F514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12 01 006 000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E51F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Quantidade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99C78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48901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A3EF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quantity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5E6FB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B1F40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402EACAB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29230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12 01 007 000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F1593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da adição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B95F3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4542F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5ECB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goodsItemIdentifier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79C24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D76F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24C23FAA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A2F2F6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 xml:space="preserve">12 02 000 000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4FB536" w14:textId="77777777" w:rsidR="00935AE0" w:rsidRDefault="00935AE0" w:rsidP="00935AE0">
            <w:r>
              <w:rPr>
                <w:b/>
                <w:bCs/>
                <w:snapToGrid w:val="0"/>
                <w:color w:val="0000FF"/>
              </w:rPr>
              <w:t>Informação adicional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E7BD66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59B14C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F36FC7" w14:textId="77777777" w:rsidR="00935AE0" w:rsidRDefault="00935AE0" w:rsidP="00935AE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AdditionalInformation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13DD7D" w14:textId="77777777" w:rsidR="00935AE0" w:rsidRDefault="00935AE0" w:rsidP="00935AE0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24E717" w14:textId="77777777" w:rsidR="00935AE0" w:rsidRDefault="00935AE0" w:rsidP="00935AE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935AE0" w14:paraId="6A251A06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11C39" w14:textId="77777777" w:rsidR="00935AE0" w:rsidRDefault="00935AE0" w:rsidP="00935AE0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48AC6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CC67E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78D36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14EB9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5DD94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276D2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377612D2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439D0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12 02 008 000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AAE0A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3886D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5B2C9" w14:textId="6B12EE7D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8A628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B1DE7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70ACC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6125AAD9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CCC8B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CA90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AB686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92612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64FE3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39F05" w14:textId="77777777" w:rsidR="00935AE0" w:rsidRPr="00A21CEC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8377E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677326E7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82B02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12 02 009 000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E650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Texto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E44D6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37AF0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0480B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89554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58E5B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6A356317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A850B2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 xml:space="preserve">12 03 000 000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2CA245" w14:textId="77777777" w:rsidR="00935AE0" w:rsidRDefault="00935AE0" w:rsidP="00935AE0">
            <w:r>
              <w:rPr>
                <w:b/>
                <w:bCs/>
                <w:snapToGrid w:val="0"/>
                <w:color w:val="0000FF"/>
              </w:rPr>
              <w:t>Documentos de suporte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59F03C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61E5FF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C123F4" w14:textId="77777777" w:rsidR="00935AE0" w:rsidRDefault="00935AE0" w:rsidP="00935AE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SupportingDocument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8D29F2" w14:textId="77777777" w:rsidR="00935AE0" w:rsidRDefault="00935AE0" w:rsidP="00935AE0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8F0EBD" w14:textId="77777777" w:rsidR="00935AE0" w:rsidRDefault="00935AE0" w:rsidP="00935AE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935AE0" w14:paraId="441F6AD3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76211" w14:textId="77777777" w:rsidR="00935AE0" w:rsidRDefault="00935AE0" w:rsidP="00935AE0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9F18F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4A416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7AF1E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5E48C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D8FC0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077C4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47EC9E36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20B94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12 03 001 000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2E7F5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98EE0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AFE4B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A51B2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CFA52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C01C4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26CF414F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E4792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12 03 002 000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C9098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3E7EB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4EDE7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76DFD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7029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281EE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458BBB15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92FDD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E3786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4BFB5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B6D27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7484F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DE20E" w14:textId="77777777" w:rsidR="00935AE0" w:rsidRPr="00A21CEC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60788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790CDA2A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4E3D5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515A2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Designação da entidade emissora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BA49E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72727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5D044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issuingAuthorityName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3BD63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53C08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7A6B0500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A8699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12 03 005 000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A99D5" w14:textId="77777777" w:rsidR="00935AE0" w:rsidRPr="00A21CEC" w:rsidRDefault="00935AE0" w:rsidP="00935AE0">
            <w:pPr>
              <w:rPr>
                <w:b/>
                <w:bCs/>
                <w:color w:val="000000"/>
                <w:szCs w:val="24"/>
              </w:rPr>
            </w:pPr>
            <w:r w:rsidRPr="00A21CEC">
              <w:rPr>
                <w:b/>
                <w:bCs/>
                <w:color w:val="000000"/>
                <w:szCs w:val="24"/>
              </w:rPr>
              <w:t>Unidade de medida e qualificador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C8322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F617A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B7303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measurementUnitAndQualifier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374B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262B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1B6B8526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A4D7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7B63" w14:textId="327173A2" w:rsidR="00935AE0" w:rsidRPr="007D39CC" w:rsidRDefault="00935AE0" w:rsidP="00935AE0">
            <w:pPr>
              <w:rPr>
                <w:b/>
                <w:bCs/>
                <w:color w:val="000000"/>
                <w:szCs w:val="24"/>
              </w:rPr>
            </w:pPr>
            <w:r w:rsidRPr="007D39CC">
              <w:rPr>
                <w:b/>
                <w:bCs/>
                <w:color w:val="000000"/>
                <w:szCs w:val="24"/>
              </w:rPr>
              <w:t>Qualificador DC Unidade de medida e qualificador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500B" w14:textId="456DDB2D" w:rsidR="00935AE0" w:rsidRPr="007D39CC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 w:rsidRPr="007D39CC"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18FFC" w14:textId="227E3892" w:rsidR="00935AE0" w:rsidRPr="007D39CC" w:rsidRDefault="00935AE0" w:rsidP="00935AE0">
            <w:pPr>
              <w:jc w:val="center"/>
              <w:rPr>
                <w:color w:val="000000"/>
                <w:szCs w:val="24"/>
              </w:rPr>
            </w:pPr>
            <w:r w:rsidRPr="007D39CC"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9627" w14:textId="5F4D101B" w:rsidR="00935AE0" w:rsidRPr="007D39CC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7D39CC"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7D39CC">
              <w:rPr>
                <w:b/>
                <w:bCs/>
                <w:snapToGrid w:val="0"/>
                <w:szCs w:val="24"/>
              </w:rPr>
              <w:t>CCQualifierForMeasurementUnitAndQualifier</w:t>
            </w:r>
            <w:proofErr w:type="spellEnd"/>
            <w:r w:rsidRPr="007D39CC"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4DAE" w14:textId="2A6FB832" w:rsidR="00935AE0" w:rsidRPr="007D39CC" w:rsidRDefault="00935AE0" w:rsidP="00935AE0">
            <w:pPr>
              <w:rPr>
                <w:b/>
                <w:bCs/>
                <w:snapToGrid w:val="0"/>
                <w:szCs w:val="24"/>
              </w:rPr>
            </w:pPr>
            <w:r w:rsidRPr="007D39CC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DB30" w14:textId="1AFA2E95" w:rsidR="00935AE0" w:rsidRPr="007D39CC" w:rsidRDefault="00935AE0" w:rsidP="00935AE0">
            <w:pPr>
              <w:rPr>
                <w:color w:val="000000"/>
                <w:szCs w:val="24"/>
              </w:rPr>
            </w:pPr>
            <w:r w:rsidRPr="007D39CC">
              <w:rPr>
                <w:color w:val="000000"/>
                <w:szCs w:val="24"/>
              </w:rPr>
              <w:t>5</w:t>
            </w:r>
          </w:p>
        </w:tc>
      </w:tr>
      <w:tr w:rsidR="00935AE0" w14:paraId="2397B5C8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BD8D8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12 03 006 000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ABC72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Quantidade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C437E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6300E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E8FE1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quantity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2A240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74039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4F61D61F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582CA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12 03 011 000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73DA6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de validade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E0F9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777DE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E3719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dateOfValidity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47D70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3D35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7C30BB4A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0421E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12 03 012 000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57774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Moeda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46F0A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49A90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A6E8A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currency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F7103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F4181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3E312E0A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E0662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12 03 013 000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7CB3A" w14:textId="77777777" w:rsidR="00935AE0" w:rsidRPr="00A21CEC" w:rsidRDefault="00935AE0" w:rsidP="00935AE0">
            <w:pPr>
              <w:rPr>
                <w:b/>
                <w:bCs/>
                <w:color w:val="000000"/>
                <w:szCs w:val="24"/>
              </w:rPr>
            </w:pPr>
            <w:r w:rsidRPr="00A21CEC">
              <w:rPr>
                <w:b/>
                <w:bCs/>
                <w:color w:val="000000"/>
                <w:szCs w:val="24"/>
              </w:rPr>
              <w:t>Número da linha da adição no documento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19A7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1149B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0383A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documentLineItemNumber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9F291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B9B49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79DB5A63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00C65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12 03 014 000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8BEF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1270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91885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E8B3F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0BD10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1EC18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70A6D725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2789F6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 xml:space="preserve">12 04 000 000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E4A843" w14:textId="77777777" w:rsidR="00935AE0" w:rsidRDefault="00935AE0" w:rsidP="00935AE0">
            <w:r>
              <w:rPr>
                <w:b/>
                <w:bCs/>
                <w:snapToGrid w:val="0"/>
                <w:color w:val="0000FF"/>
              </w:rPr>
              <w:t>Referências adicionais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1802F6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364B11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EAB1C0" w14:textId="77777777" w:rsidR="00935AE0" w:rsidRDefault="00935AE0" w:rsidP="00935AE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AdditionalReference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B20624" w14:textId="77777777" w:rsidR="00935AE0" w:rsidRDefault="00935AE0" w:rsidP="00935AE0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A2626E" w14:textId="77777777" w:rsidR="00935AE0" w:rsidRDefault="00935AE0" w:rsidP="00935AE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935AE0" w14:paraId="0C1AE103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8A7B2" w14:textId="77777777" w:rsidR="00935AE0" w:rsidRDefault="00935AE0" w:rsidP="00935AE0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6236B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98BD8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6E4B8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11513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25684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CCEA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66DFE570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6E5CF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12 04 001 000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3F78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EAF70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D5B83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AC4C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B540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849B1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7127D741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1E73C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12 04 002 000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0B1B4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E161D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33A90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92F6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4A961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C90D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3AF677AB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C928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D6C6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A6291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4193C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8F45A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30D91" w14:textId="77777777" w:rsidR="00935AE0" w:rsidRPr="00A21CEC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C4A98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6BB66796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59BBC8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 xml:space="preserve">12 05 000 000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85A745" w14:textId="77777777" w:rsidR="00935AE0" w:rsidRDefault="00935AE0" w:rsidP="00935AE0">
            <w:r>
              <w:rPr>
                <w:b/>
                <w:bCs/>
                <w:snapToGrid w:val="0"/>
                <w:color w:val="0000FF"/>
              </w:rPr>
              <w:t>Documento de transporte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6EE412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3076DB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4C941C" w14:textId="77777777" w:rsidR="00935AE0" w:rsidRDefault="00935AE0" w:rsidP="00935AE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TransportDocument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DAED3C" w14:textId="77777777" w:rsidR="00935AE0" w:rsidRDefault="00935AE0" w:rsidP="00935AE0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CBE254" w14:textId="77777777" w:rsidR="00935AE0" w:rsidRDefault="00935AE0" w:rsidP="00935AE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935AE0" w14:paraId="1D008DC6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0D2BD" w14:textId="77777777" w:rsidR="00935AE0" w:rsidRDefault="00935AE0" w:rsidP="00935AE0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17034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A6909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C588F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E3B12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CE233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EB55D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3136A68F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BA85E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12 05 001 000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E3E9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2193E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F30D2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C533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A185C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54B4E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073B8B22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090C5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12 05 002 000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EA0B8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893CE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AFAF6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A80E4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F7648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97EA0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6D0243BB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554403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1EE474" w14:textId="77777777" w:rsidR="00935AE0" w:rsidRDefault="00935AE0" w:rsidP="00935AE0">
            <w:r>
              <w:rPr>
                <w:b/>
                <w:bCs/>
                <w:snapToGrid w:val="0"/>
                <w:color w:val="0000FF"/>
              </w:rPr>
              <w:t>Valor aduaneiro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2F2D46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E8CF70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6AE304" w14:textId="77777777" w:rsidR="00935AE0" w:rsidRDefault="00935AE0" w:rsidP="00935AE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CustomsValuation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93D670" w14:textId="77777777" w:rsidR="00935AE0" w:rsidRDefault="00935AE0" w:rsidP="00935AE0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965330" w14:textId="77777777" w:rsidR="00935AE0" w:rsidRDefault="00935AE0" w:rsidP="00935AE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935AE0" w14:paraId="15758DCB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D6156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14 10 000 000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BD238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Método de avaliação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C8E19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45A88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1DA38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valuationMethod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3C68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3461E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0D99725C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CD749F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 xml:space="preserve">14 04 000 000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FFDA5E" w14:textId="77777777" w:rsidR="00935AE0" w:rsidRDefault="00935AE0" w:rsidP="00935AE0">
            <w:r>
              <w:rPr>
                <w:b/>
                <w:bCs/>
                <w:snapToGrid w:val="0"/>
                <w:color w:val="0000FF"/>
              </w:rPr>
              <w:t>Acréscimos e deduções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69237D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833600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BB4B55" w14:textId="77777777" w:rsidR="00935AE0" w:rsidRDefault="00935AE0" w:rsidP="00935AE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AdditionsAndDeductions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45D198" w14:textId="77777777" w:rsidR="00935AE0" w:rsidRDefault="00935AE0" w:rsidP="00935AE0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86ACA2" w14:textId="77777777" w:rsidR="00935AE0" w:rsidRDefault="00935AE0" w:rsidP="00935AE0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935AE0" w14:paraId="29A6C5BB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4ED0A" w14:textId="77777777" w:rsidR="00935AE0" w:rsidRDefault="00935AE0" w:rsidP="00935AE0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68C9F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D907E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D1EB7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056BA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C0E57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EE151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935AE0" w14:paraId="594B8FF6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C6096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14 04 008 000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24989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BEE1B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A3368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3266C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5F100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58D4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935AE0" w14:paraId="139DD6C2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EAD21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14 04 014 000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49FE1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6733A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F2E8B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9665C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A56B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EFD73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935AE0" w14:paraId="191DA959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4489E0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6A0F19" w14:textId="77777777" w:rsidR="00935AE0" w:rsidRDefault="00935AE0" w:rsidP="00935AE0">
            <w:r>
              <w:rPr>
                <w:b/>
                <w:bCs/>
                <w:snapToGrid w:val="0"/>
                <w:color w:val="0000FF"/>
              </w:rPr>
              <w:t>Ajustamento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D1F8D1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432F62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7DAB0D" w14:textId="77777777" w:rsidR="00935AE0" w:rsidRDefault="00935AE0" w:rsidP="00935AE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ValuationAdjustment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17F381" w14:textId="77777777" w:rsidR="00935AE0" w:rsidRDefault="00935AE0" w:rsidP="00935AE0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E57746" w14:textId="77777777" w:rsidR="00935AE0" w:rsidRDefault="00935AE0" w:rsidP="00935AE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935AE0" w14:paraId="31CF738D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68AE8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14 07 000 000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BBC61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Indicadores de avaliação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7D67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599AE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58A11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valuationIndicators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908F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C8463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5728C615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90BACA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 xml:space="preserve">13 16 000 000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5ADE08" w14:textId="77777777" w:rsidR="00935AE0" w:rsidRDefault="00935AE0" w:rsidP="00935AE0">
            <w:r>
              <w:rPr>
                <w:b/>
                <w:bCs/>
                <w:snapToGrid w:val="0"/>
                <w:color w:val="0000FF"/>
              </w:rPr>
              <w:t>Referências fiscais adicionais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049C1D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E6021D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EBFCDB" w14:textId="77777777" w:rsidR="00935AE0" w:rsidRDefault="00935AE0" w:rsidP="00935AE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AdditionalFiscalReference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505418" w14:textId="77777777" w:rsidR="00935AE0" w:rsidRDefault="00935AE0" w:rsidP="00935AE0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B70432" w14:textId="77777777" w:rsidR="00935AE0" w:rsidRDefault="00935AE0" w:rsidP="00935AE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935AE0" w14:paraId="3181FF07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3FE40" w14:textId="77777777" w:rsidR="00935AE0" w:rsidRDefault="00935AE0" w:rsidP="00935AE0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DC94D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03F9B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CC5D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0E853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D7825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6DB91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5B0552E5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16F9B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13 16 031 000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372C4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Função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67A6F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3B4C3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A7EC6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&lt;role&gt;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E34EB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0DDAF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261BBFC0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A109A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13 16 034 000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D5FD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 IVA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D1012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E4F1F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DFDCD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VATIdentificationNumber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E7B63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06BFD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760CDCC7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97DF87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66E90E" w14:textId="77777777" w:rsidR="00935AE0" w:rsidRPr="00A21CEC" w:rsidRDefault="00935AE0" w:rsidP="00935AE0">
            <w:r w:rsidRPr="00A21CEC">
              <w:rPr>
                <w:b/>
                <w:bCs/>
                <w:snapToGrid w:val="0"/>
                <w:color w:val="0000FF"/>
              </w:rPr>
              <w:t xml:space="preserve">Resultado do </w:t>
            </w:r>
            <w:r>
              <w:rPr>
                <w:b/>
                <w:bCs/>
                <w:snapToGrid w:val="0"/>
                <w:color w:val="0000FF"/>
              </w:rPr>
              <w:t>c</w:t>
            </w:r>
            <w:r w:rsidRPr="00A21CEC">
              <w:rPr>
                <w:b/>
                <w:bCs/>
                <w:snapToGrid w:val="0"/>
                <w:color w:val="0000FF"/>
              </w:rPr>
              <w:t xml:space="preserve">ontrolo da </w:t>
            </w:r>
            <w:r>
              <w:rPr>
                <w:b/>
                <w:bCs/>
                <w:snapToGrid w:val="0"/>
                <w:color w:val="0000FF"/>
              </w:rPr>
              <w:t>d</w:t>
            </w:r>
            <w:r w:rsidRPr="00A21CEC">
              <w:rPr>
                <w:b/>
                <w:bCs/>
                <w:snapToGrid w:val="0"/>
                <w:color w:val="0000FF"/>
              </w:rPr>
              <w:t>eclaração</w:t>
            </w:r>
            <w:r w:rsidRPr="00A21CEC"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077B9B" w14:textId="77777777" w:rsidR="00935AE0" w:rsidRDefault="00935AE0" w:rsidP="00935AE0">
            <w:pPr>
              <w:jc w:val="center"/>
              <w:rPr>
                <w:color w:val="0000FF"/>
              </w:rPr>
            </w:pPr>
            <w:r w:rsidRPr="4DC5B0D3">
              <w:rPr>
                <w:snapToGrid w:val="0"/>
                <w:color w:val="0000FF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1DA1A8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CF7449" w14:textId="77777777" w:rsidR="00935AE0" w:rsidRDefault="00935AE0" w:rsidP="00935AE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ControlResult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ACEE96" w14:textId="77777777" w:rsidR="00935AE0" w:rsidRDefault="00935AE0" w:rsidP="00935AE0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49B0B5" w14:textId="77777777" w:rsidR="00935AE0" w:rsidRDefault="00935AE0" w:rsidP="00935AE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935AE0" w14:paraId="64212DE4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EB401" w14:textId="77777777" w:rsidR="00935AE0" w:rsidRDefault="00935AE0" w:rsidP="00935AE0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71FE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DD8C5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1B995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75ED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DD50B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2FFEE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935AE0" w14:paraId="3CC1720F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A7B43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7A7B6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9B9F2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F6808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6E30F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&lt;date&gt;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17C5B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C9AF5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935AE0" w14:paraId="3DF33B8E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1871C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918F6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Observações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F5C66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89663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E2BEF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remarks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82CBE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4259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935AE0" w14:paraId="2109AB32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08DA7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71C0E" w14:textId="77777777" w:rsidR="00935AE0" w:rsidRPr="00A21CEC" w:rsidRDefault="00935AE0" w:rsidP="00935AE0">
            <w:pPr>
              <w:rPr>
                <w:b/>
                <w:bCs/>
                <w:color w:val="000000"/>
                <w:szCs w:val="24"/>
              </w:rPr>
            </w:pPr>
            <w:r w:rsidRPr="00A21CEC">
              <w:rPr>
                <w:b/>
                <w:bCs/>
                <w:color w:val="000000"/>
                <w:szCs w:val="24"/>
              </w:rPr>
              <w:t>Pendente de resultados de amostras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C1D80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49E3B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6F209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pendingSamplingResults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00A60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AED2D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935AE0" w14:paraId="2F4BE3C9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F95A75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100450" w14:textId="77777777" w:rsidR="00935AE0" w:rsidRPr="00A21CEC" w:rsidRDefault="00935AE0" w:rsidP="00935AE0">
            <w:r w:rsidRPr="00A21CEC">
              <w:rPr>
                <w:b/>
                <w:bCs/>
                <w:snapToGrid w:val="0"/>
                <w:color w:val="0000FF"/>
              </w:rPr>
              <w:t xml:space="preserve">Resultado do </w:t>
            </w:r>
            <w:r>
              <w:rPr>
                <w:b/>
                <w:bCs/>
                <w:snapToGrid w:val="0"/>
                <w:color w:val="0000FF"/>
              </w:rPr>
              <w:t>c</w:t>
            </w:r>
            <w:r w:rsidRPr="00A21CEC">
              <w:rPr>
                <w:b/>
                <w:bCs/>
                <w:snapToGrid w:val="0"/>
                <w:color w:val="0000FF"/>
              </w:rPr>
              <w:t xml:space="preserve">ontrolo por </w:t>
            </w:r>
            <w:r>
              <w:rPr>
                <w:b/>
                <w:bCs/>
                <w:snapToGrid w:val="0"/>
                <w:color w:val="0000FF"/>
              </w:rPr>
              <w:t>a</w:t>
            </w:r>
            <w:r w:rsidRPr="00A21CEC">
              <w:rPr>
                <w:b/>
                <w:bCs/>
                <w:snapToGrid w:val="0"/>
                <w:color w:val="0000FF"/>
              </w:rPr>
              <w:t>dição</w:t>
            </w:r>
            <w:r w:rsidRPr="00A21CEC"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822151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44F95E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1F55EE" w14:textId="77777777" w:rsidR="00935AE0" w:rsidRDefault="00935AE0" w:rsidP="00935AE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ControlResults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304994" w14:textId="77777777" w:rsidR="00935AE0" w:rsidRDefault="00935AE0" w:rsidP="00935AE0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837C7E" w14:textId="77777777" w:rsidR="00935AE0" w:rsidRDefault="00935AE0" w:rsidP="00935AE0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935AE0" w14:paraId="2AB31E14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E7315" w14:textId="77777777" w:rsidR="00935AE0" w:rsidRDefault="00935AE0" w:rsidP="00935AE0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1B708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795E8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EC39D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3522D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450CD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CBB1D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935AE0" w14:paraId="774442B1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5B73D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36E0F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da adição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2198F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B29D6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DB00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declarationGoodsItemNumber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E43D4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CD1AA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935AE0" w14:paraId="22FC1F4C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F7BA3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6CF18" w14:textId="77777777" w:rsidR="00935AE0" w:rsidRPr="00A21CEC" w:rsidRDefault="00935AE0" w:rsidP="00935AE0">
            <w:pPr>
              <w:rPr>
                <w:b/>
                <w:bCs/>
                <w:color w:val="000000"/>
                <w:szCs w:val="24"/>
              </w:rPr>
            </w:pPr>
            <w:r w:rsidRPr="00A21CEC">
              <w:rPr>
                <w:b/>
                <w:bCs/>
                <w:color w:val="000000"/>
                <w:szCs w:val="24"/>
              </w:rPr>
              <w:t>Código do resultado do controlo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8C02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EFCB9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21070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controlResultCode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D5A40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C209E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935AE0" w14:paraId="2078C35F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496E8B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228C5C" w14:textId="77777777" w:rsidR="00935AE0" w:rsidRDefault="00935AE0" w:rsidP="00935AE0">
            <w:r>
              <w:rPr>
                <w:b/>
                <w:bCs/>
                <w:snapToGrid w:val="0"/>
                <w:color w:val="0000FF"/>
              </w:rPr>
              <w:t>Resultados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6F724C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80B563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BB6066" w14:textId="77777777" w:rsidR="00935AE0" w:rsidRDefault="00935AE0" w:rsidP="00935AE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ResultsOfControl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6DDCD4" w14:textId="77777777" w:rsidR="00935AE0" w:rsidRDefault="00935AE0" w:rsidP="00935AE0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BD9E8F" w14:textId="77777777" w:rsidR="00935AE0" w:rsidRDefault="00935AE0" w:rsidP="00935AE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935AE0" w14:paraId="764F063C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BCACF" w14:textId="77777777" w:rsidR="00935AE0" w:rsidRDefault="00935AE0" w:rsidP="00935AE0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042FD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6AAF2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8C0E2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7611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A4D75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4ED4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5D91BAD9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F294D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05266" w14:textId="77777777" w:rsidR="00935AE0" w:rsidRPr="00A21CEC" w:rsidRDefault="00935AE0" w:rsidP="00935AE0">
            <w:pPr>
              <w:rPr>
                <w:b/>
                <w:bCs/>
                <w:color w:val="000000"/>
                <w:szCs w:val="24"/>
              </w:rPr>
            </w:pPr>
            <w:r w:rsidRPr="00A21CEC">
              <w:rPr>
                <w:b/>
                <w:bCs/>
                <w:color w:val="000000"/>
                <w:szCs w:val="24"/>
              </w:rPr>
              <w:t>Código da área de risco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614AE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43A56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F015D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riskAreaCode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3F3AC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7F1BD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6F3C9648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F2D8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62469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controlo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F7EC1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E64D8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F64D2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controlType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BA887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D0D87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7ED4DF29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E48BD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92272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de controlo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5A90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E2D7E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3F2D1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controlDate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73708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71887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0604D58A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22C38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731CA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Observações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DFD3B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89B06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FFFCF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remarks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57EBD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10FF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211A82D8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80CCE1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407AA1" w14:textId="77777777" w:rsidR="00935AE0" w:rsidRDefault="00935AE0" w:rsidP="00935AE0">
            <w:r>
              <w:rPr>
                <w:b/>
                <w:bCs/>
                <w:snapToGrid w:val="0"/>
                <w:color w:val="0000FF"/>
              </w:rPr>
              <w:t>Detalhes do controlo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AD3062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25EB6D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C5ADE8" w14:textId="77777777" w:rsidR="00935AE0" w:rsidRDefault="00935AE0" w:rsidP="00935AE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ControlDetails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AD7A1F" w14:textId="77777777" w:rsidR="00935AE0" w:rsidRDefault="00935AE0" w:rsidP="00935AE0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32ACC3" w14:textId="77777777" w:rsidR="00935AE0" w:rsidRDefault="00935AE0" w:rsidP="00935AE0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935AE0" w14:paraId="4E95CC00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A4F52" w14:textId="77777777" w:rsidR="00935AE0" w:rsidRDefault="00935AE0" w:rsidP="00935AE0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1AEC4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A74F5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5E074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088F2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9EB4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F43B9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935AE0" w14:paraId="0075210C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FF3E4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C4E24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discrepância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E8C86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1DB88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FA4A1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typeOfDiscrepancies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BA57C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83639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935AE0" w14:paraId="3AB8831E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1720C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020B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Apontador do atributo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80A26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9FABA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4AC7D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attributePointer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A23C2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A95FA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935AE0" w14:paraId="233EFE9C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AF3EF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CF018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Valor correto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37B26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81DA6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62FAA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correctedValue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55BE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90A5A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935AE0" w14:paraId="54F557BE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A5DF8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3CEE3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Observações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47B22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4A8AF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308B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remarks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B1EC9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8DA23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935AE0" w14:paraId="7B822111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33E492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D498FE" w14:textId="77777777" w:rsidR="00935AE0" w:rsidRDefault="00935AE0" w:rsidP="00935AE0">
            <w:r>
              <w:rPr>
                <w:b/>
                <w:bCs/>
                <w:snapToGrid w:val="0"/>
                <w:color w:val="0000FF"/>
              </w:rPr>
              <w:t>Pedidos e Decisões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FE2DF3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35AFC6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A5195F" w14:textId="77777777" w:rsidR="00935AE0" w:rsidRDefault="00935AE0" w:rsidP="00935AE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AttachedRequest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CB0E35" w14:textId="77777777" w:rsidR="00935AE0" w:rsidRDefault="00935AE0" w:rsidP="00935AE0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ECBFAD" w14:textId="77777777" w:rsidR="00935AE0" w:rsidRDefault="00935AE0" w:rsidP="00935AE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935AE0" w14:paraId="459D0184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3B857B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lastRenderedPageBreak/>
              <w:t xml:space="preserve">3/8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7CA6B5" w14:textId="77777777" w:rsidR="00935AE0" w:rsidRDefault="00935AE0" w:rsidP="00935AE0">
            <w:r>
              <w:rPr>
                <w:b/>
                <w:bCs/>
                <w:snapToGrid w:val="0"/>
                <w:color w:val="0000FF"/>
              </w:rPr>
              <w:t>Proprietário das mercadorias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146498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63D1D7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760EE7" w14:textId="77777777" w:rsidR="00935AE0" w:rsidRDefault="00935AE0" w:rsidP="00935AE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OwnerOfTheGoods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26A00B" w14:textId="77777777" w:rsidR="00935AE0" w:rsidRDefault="00935AE0" w:rsidP="00935AE0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D67D98" w14:textId="77777777" w:rsidR="00935AE0" w:rsidRDefault="00935AE0" w:rsidP="00935AE0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935AE0" w14:paraId="2D236B0F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001DE" w14:textId="77777777" w:rsidR="00935AE0" w:rsidRDefault="00935AE0" w:rsidP="00935AE0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45E1E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6EC7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A5E0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97D90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2A21A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A068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935AE0" w14:paraId="10C73215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ED78B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FD913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75EC2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AFC70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324DC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9F366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63FA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935AE0" w14:paraId="1813E7F0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D91550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13750E" w14:textId="77777777" w:rsidR="00935AE0" w:rsidRDefault="00935AE0" w:rsidP="00935AE0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7E6F82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888467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4C2368" w14:textId="77777777" w:rsidR="00935AE0" w:rsidRDefault="00935AE0" w:rsidP="00935AE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F72B44" w14:textId="77777777" w:rsidR="00935AE0" w:rsidRDefault="00935AE0" w:rsidP="00935AE0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43AB6B" w14:textId="77777777" w:rsidR="00935AE0" w:rsidRDefault="00935AE0" w:rsidP="00935AE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935AE0" w14:paraId="5CD4AD60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5A147" w14:textId="77777777" w:rsidR="00935AE0" w:rsidRDefault="00935AE0" w:rsidP="00935AE0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F863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DAE67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8875A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D4AC1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9BDC2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187D5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50EC6705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C2226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709AE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B5E69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1A1E8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D3139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63FC8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C0F5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2561906D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919DD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1EE1A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84BD7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23C44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C947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C9B10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5685D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3FD1396F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E7ADE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C6540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5107C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1C6C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D17A1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03E67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6BC43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1A2B529B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952673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 xml:space="preserve">4/5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F0DC6C" w14:textId="77777777" w:rsidR="00935AE0" w:rsidRPr="00A21CEC" w:rsidRDefault="00935AE0" w:rsidP="00935AE0">
            <w:r w:rsidRPr="00A21CEC">
              <w:rPr>
                <w:b/>
                <w:bCs/>
                <w:snapToGrid w:val="0"/>
                <w:color w:val="0000FF"/>
              </w:rPr>
              <w:t>Primeiro local de utilização ou de transformação</w:t>
            </w:r>
            <w:r w:rsidRPr="00A21CEC"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45027C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7D3493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56CA09" w14:textId="77777777" w:rsidR="00935AE0" w:rsidRDefault="00935AE0" w:rsidP="00935AE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FirstPlaceOfUseOrProcessing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91A4EA" w14:textId="77777777" w:rsidR="00935AE0" w:rsidRDefault="00935AE0" w:rsidP="00935AE0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70A9B5" w14:textId="77777777" w:rsidR="00935AE0" w:rsidRDefault="00935AE0" w:rsidP="00935AE0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935AE0" w14:paraId="0BE9E25E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CD396" w14:textId="77777777" w:rsidR="00935AE0" w:rsidRDefault="00935AE0" w:rsidP="00935AE0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DDBB7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localização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2B420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15C1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056B2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typeOfLocation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AC60" w14:textId="77777777" w:rsidR="00935AE0" w:rsidRPr="00A21CEC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3C42E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935AE0" w14:paraId="287662C5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F8D5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FBE33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0748F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4571C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E99C0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qualifierOfIdentification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26A6" w14:textId="77777777" w:rsidR="00935AE0" w:rsidRPr="00A21CEC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0AE96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935AE0" w14:paraId="0B8ED6D6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7F4D5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88458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UN/LOCODE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9EC32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73E44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C732C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&lt;UNLOCODE&gt;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B28DD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B83DF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935AE0" w14:paraId="23BF1A5B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D47489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87665D" w14:textId="77777777" w:rsidR="00935AE0" w:rsidRDefault="00935AE0" w:rsidP="00935AE0">
            <w:r>
              <w:rPr>
                <w:b/>
                <w:bCs/>
                <w:snapToGrid w:val="0"/>
                <w:color w:val="0000FF"/>
              </w:rPr>
              <w:t>GNSS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6ED947" w14:textId="29ECABF3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923AF5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EC8B64" w14:textId="77777777" w:rsidR="00935AE0" w:rsidRDefault="00935AE0" w:rsidP="00935AE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&lt;GNSS&gt;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AC529E" w14:textId="77777777" w:rsidR="00935AE0" w:rsidRDefault="00935AE0" w:rsidP="00935AE0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EA68B2" w14:textId="77777777" w:rsidR="00935AE0" w:rsidRDefault="00935AE0" w:rsidP="00935AE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935AE0" w14:paraId="4FE752B0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2D68B" w14:textId="77777777" w:rsidR="00935AE0" w:rsidRDefault="00935AE0" w:rsidP="00935AE0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D8941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Latitude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7F12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A423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FC150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&lt;latitude&gt;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7D16E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A7215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759AE030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C1994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3556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Longitude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0CD61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D15D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3BDD1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&lt;longitude&gt;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5DD62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AC600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68C35716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978ABF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B29E39" w14:textId="77777777" w:rsidR="00935AE0" w:rsidRDefault="00935AE0" w:rsidP="00935AE0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6CCC93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F0CB0A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AA1BD8" w14:textId="77777777" w:rsidR="00935AE0" w:rsidRDefault="00935AE0" w:rsidP="00935AE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FB05CF" w14:textId="77777777" w:rsidR="00935AE0" w:rsidRDefault="00935AE0" w:rsidP="00935AE0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1AB5F5" w14:textId="77777777" w:rsidR="00935AE0" w:rsidRDefault="00935AE0" w:rsidP="00935AE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935AE0" w14:paraId="55010D35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0D417" w14:textId="77777777" w:rsidR="00935AE0" w:rsidRDefault="00935AE0" w:rsidP="00935AE0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3BD1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48302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2EBDE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FA581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CF118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A1E81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477AE5D8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49BFF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15523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BEED8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680C1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62D00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3E60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ADFDD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4D56C4F7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07106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CE00C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C29A4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64708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FB833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A6280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1D0DF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0E1A4464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1C4A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CED37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48E0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7073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BB2A9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1D0CB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3B598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47E29FEB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BE5E56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35D0F3" w14:textId="77777777" w:rsidR="00935AE0" w:rsidRDefault="00935AE0" w:rsidP="00935AE0">
            <w:r>
              <w:rPr>
                <w:b/>
                <w:bCs/>
                <w:snapToGrid w:val="0"/>
                <w:color w:val="0000FF"/>
              </w:rPr>
              <w:t>Endereço - Código Postal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9DCD99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E53FD3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CE41F1" w14:textId="77777777" w:rsidR="00935AE0" w:rsidRDefault="00935AE0" w:rsidP="00935AE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AddressPostCode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C48E8B" w14:textId="77777777" w:rsidR="00935AE0" w:rsidRDefault="00935AE0" w:rsidP="00935AE0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9D5C16" w14:textId="77777777" w:rsidR="00935AE0" w:rsidRDefault="00935AE0" w:rsidP="00935AE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935AE0" w14:paraId="028A79AB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DD1D0" w14:textId="77777777" w:rsidR="00935AE0" w:rsidRDefault="00935AE0" w:rsidP="00935AE0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F16D" w14:textId="77777777" w:rsidR="00935AE0" w:rsidRDefault="00935AE0" w:rsidP="00935AE0">
            <w:pPr>
              <w:rPr>
                <w:b/>
                <w:bCs/>
                <w:color w:val="000000"/>
              </w:rPr>
            </w:pPr>
            <w:r w:rsidRPr="1E3EB6AE">
              <w:rPr>
                <w:b/>
                <w:bCs/>
                <w:color w:val="000000" w:themeColor="text1"/>
              </w:rPr>
              <w:t>Número da porta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8CCC5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8A3D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83CD9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houseNumber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1FE1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ECC7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38513AC7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53C4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C33FD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3AB6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5519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D7906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8A5F6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38C7B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00462666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8B3F2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C019D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6AE71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EE6B0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4CC45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D6735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24B5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2AD9B582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3BC716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 xml:space="preserve">4/9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515B07" w14:textId="77777777" w:rsidR="00935AE0" w:rsidRPr="00A21CEC" w:rsidRDefault="00935AE0" w:rsidP="00935AE0">
            <w:r w:rsidRPr="00A21CEC">
              <w:rPr>
                <w:b/>
                <w:bCs/>
                <w:snapToGrid w:val="0"/>
                <w:color w:val="0000FF"/>
              </w:rPr>
              <w:t>Local ou locais de transformação ou de utilização</w:t>
            </w:r>
            <w:r w:rsidRPr="00A21CEC"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1E0113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1BEE2C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8CF7A2" w14:textId="77777777" w:rsidR="00935AE0" w:rsidRDefault="00935AE0" w:rsidP="00935AE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PlacesOfProcessingOrUse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04E009" w14:textId="77777777" w:rsidR="00935AE0" w:rsidRDefault="00935AE0" w:rsidP="00935AE0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139F79" w14:textId="77777777" w:rsidR="00935AE0" w:rsidRDefault="00935AE0" w:rsidP="00935AE0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935AE0" w14:paraId="5CBBD321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4F9D0" w14:textId="77777777" w:rsidR="00935AE0" w:rsidRDefault="00935AE0" w:rsidP="00935AE0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AC9B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A7C85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7B55C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695C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BE38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95557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935AE0" w14:paraId="4B304FD0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F81BD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106F3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localização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8992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E7217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BC436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typeOfLocationCode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F5CD" w14:textId="77777777" w:rsidR="00935AE0" w:rsidRPr="00A21CEC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9D6D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935AE0" w14:paraId="4727B3A8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2CA03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C9AB3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7950D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DED43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3FF80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qualifierOfIdentification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DBB60" w14:textId="77777777" w:rsidR="00935AE0" w:rsidRPr="00A21CEC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1EAE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935AE0" w14:paraId="72F757DE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40195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D8AE4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UN/LOCODE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63DE6" w14:textId="5C930DCC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57B5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E623E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&lt;UNLOCODE&gt;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BF4C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687DF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935AE0" w14:paraId="39A6B90C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F2C208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0A736B" w14:textId="77777777" w:rsidR="00935AE0" w:rsidRDefault="00935AE0" w:rsidP="00935AE0">
            <w:r>
              <w:rPr>
                <w:b/>
                <w:bCs/>
                <w:snapToGrid w:val="0"/>
                <w:color w:val="0000FF"/>
              </w:rPr>
              <w:t>GNSS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FA806D" w14:textId="30AF8658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1DA40D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2B4104" w14:textId="77777777" w:rsidR="00935AE0" w:rsidRDefault="00935AE0" w:rsidP="00935AE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&lt;GNSS&gt;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6A1C6F" w14:textId="77777777" w:rsidR="00935AE0" w:rsidRDefault="00935AE0" w:rsidP="00935AE0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D189F8" w14:textId="77777777" w:rsidR="00935AE0" w:rsidRDefault="00935AE0" w:rsidP="00935AE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935AE0" w14:paraId="08A17D99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5E5EA" w14:textId="77777777" w:rsidR="00935AE0" w:rsidRDefault="00935AE0" w:rsidP="00935AE0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212B4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Latitude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7548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42897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6161B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&lt;latitude&gt;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AB6D7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53651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32238080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0497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DC91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Longitude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253A2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4718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73B02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&lt;longitude&gt;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FAD05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D64DF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09868320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057EE7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E21392" w14:textId="77777777" w:rsidR="00935AE0" w:rsidRDefault="00935AE0" w:rsidP="00935AE0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15B5F6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F263C0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E99E3B" w14:textId="77777777" w:rsidR="00935AE0" w:rsidRDefault="00935AE0" w:rsidP="00935AE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682369" w14:textId="77777777" w:rsidR="00935AE0" w:rsidRDefault="00935AE0" w:rsidP="00935AE0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235526" w14:textId="77777777" w:rsidR="00935AE0" w:rsidRDefault="00935AE0" w:rsidP="00935AE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935AE0" w14:paraId="6F8A5F77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120E5" w14:textId="77777777" w:rsidR="00935AE0" w:rsidRDefault="00935AE0" w:rsidP="00935AE0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7A27F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A98C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2174F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4F510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A259A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16707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4C26E55B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D55F6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7906A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C0861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2ADC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B078D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D6698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59BCD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490270F8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C4C1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DDAC8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F0D1C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6DEF0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36904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09165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6D2D0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4A450489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A26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63EC4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29B87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557F9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C9B56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00EB4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EEC7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5CCD59AA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CBD71B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0810C2" w14:textId="77777777" w:rsidR="00935AE0" w:rsidRDefault="00935AE0" w:rsidP="00935AE0">
            <w:r>
              <w:rPr>
                <w:b/>
                <w:bCs/>
                <w:snapToGrid w:val="0"/>
                <w:color w:val="0000FF"/>
              </w:rPr>
              <w:t>Endereço - Código Postal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77B62B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948BB3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C04A71" w14:textId="77777777" w:rsidR="00935AE0" w:rsidRDefault="00935AE0" w:rsidP="00935AE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AddressPostCode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F4808F" w14:textId="77777777" w:rsidR="00935AE0" w:rsidRDefault="00935AE0" w:rsidP="00935AE0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F4A791" w14:textId="77777777" w:rsidR="00935AE0" w:rsidRDefault="00935AE0" w:rsidP="00935AE0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935AE0" w14:paraId="0F1C6A34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5C691" w14:textId="77777777" w:rsidR="00935AE0" w:rsidRDefault="00935AE0" w:rsidP="00935AE0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F9387" w14:textId="77777777" w:rsidR="00935AE0" w:rsidRDefault="00935AE0" w:rsidP="00935AE0">
            <w:pPr>
              <w:rPr>
                <w:b/>
                <w:bCs/>
                <w:color w:val="000000"/>
              </w:rPr>
            </w:pPr>
            <w:r w:rsidRPr="1E3EB6AE">
              <w:rPr>
                <w:b/>
                <w:bCs/>
                <w:color w:val="000000" w:themeColor="text1"/>
              </w:rPr>
              <w:t>Número da porta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5645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95FB3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0634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houseNumber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FF13A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60CF9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34A2BC09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2F3C7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FD8B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1BF0C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B0B5F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01773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06BBF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2577A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24CDDC3E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48181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922B5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5425D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9DA3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445D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8EEF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36ED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935AE0" w14:paraId="451901E1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870E91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 xml:space="preserve">4/11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469490" w14:textId="77777777" w:rsidR="00935AE0" w:rsidRPr="00A21CEC" w:rsidRDefault="00935AE0" w:rsidP="00935AE0">
            <w:r w:rsidRPr="00A21CEC">
              <w:rPr>
                <w:b/>
                <w:bCs/>
                <w:snapToGrid w:val="0"/>
                <w:color w:val="0000FF"/>
              </w:rPr>
              <w:t>Estância(s) aduaneira(s) de apuramento</w:t>
            </w:r>
            <w:r w:rsidRPr="00A21CEC"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BE2184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18B08E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39E4C5" w14:textId="77777777" w:rsidR="00935AE0" w:rsidRDefault="00935AE0" w:rsidP="00935AE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CustomsOfficeOfDischarge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0A2159" w14:textId="77777777" w:rsidR="00935AE0" w:rsidRDefault="00935AE0" w:rsidP="00935AE0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AE2D9F" w14:textId="77777777" w:rsidR="00935AE0" w:rsidRDefault="00935AE0" w:rsidP="00935AE0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935AE0" w14:paraId="03D3D3D4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FBC3" w14:textId="77777777" w:rsidR="00935AE0" w:rsidRDefault="00935AE0" w:rsidP="00935AE0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C5EAD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8EFFD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67EC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E8640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123F6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5E9F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935AE0" w14:paraId="106D79AC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22C3A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7A075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9E38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98B88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ABB4B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012C0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C15CE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935AE0" w14:paraId="49926DE6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E17C4C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 xml:space="preserve">4/17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6A4E05" w14:textId="77777777" w:rsidR="00935AE0" w:rsidRDefault="00935AE0" w:rsidP="00935AE0">
            <w:r>
              <w:rPr>
                <w:b/>
                <w:bCs/>
                <w:snapToGrid w:val="0"/>
                <w:color w:val="0000FF"/>
              </w:rPr>
              <w:t>Prazo de apuramento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3FEA90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165A7F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9A9F38" w14:textId="77777777" w:rsidR="00935AE0" w:rsidRDefault="00935AE0" w:rsidP="00935AE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PeriodForDischarge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DADC17" w14:textId="77777777" w:rsidR="00935AE0" w:rsidRDefault="00935AE0" w:rsidP="00935AE0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3A59C3" w14:textId="77777777" w:rsidR="00935AE0" w:rsidRDefault="00935AE0" w:rsidP="00935AE0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935AE0" w14:paraId="3E354A13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EE527" w14:textId="77777777" w:rsidR="00935AE0" w:rsidRDefault="00935AE0" w:rsidP="00935AE0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9BF6B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Prazo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132D4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7C961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56A54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period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CD50F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6714D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935AE0" w14:paraId="598A21D5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79019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FD6B7" w14:textId="77777777" w:rsidR="00935AE0" w:rsidRPr="00A21CEC" w:rsidRDefault="00935AE0" w:rsidP="00935AE0">
            <w:pPr>
              <w:rPr>
                <w:b/>
                <w:bCs/>
                <w:color w:val="000000"/>
                <w:szCs w:val="24"/>
              </w:rPr>
            </w:pPr>
            <w:r w:rsidRPr="00A21CEC">
              <w:rPr>
                <w:b/>
                <w:bCs/>
                <w:color w:val="000000"/>
                <w:szCs w:val="24"/>
              </w:rPr>
              <w:t>Indicador de prorrogação automática do prazo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CF6D5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26BE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906EF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automaticExtensionIndicator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BFCB3" w14:textId="77777777" w:rsidR="00935AE0" w:rsidRPr="00A21CEC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A653A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935AE0" w14:paraId="4D3FA851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0D853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7A9DE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Texto livre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6896" w14:textId="7BB665CA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53283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9445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FC40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4ED48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935AE0" w14:paraId="1C170899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28F801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 xml:space="preserve">5/7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BF0A45" w14:textId="77777777" w:rsidR="00935AE0" w:rsidRPr="00A21CEC" w:rsidRDefault="00935AE0" w:rsidP="00935AE0">
            <w:r w:rsidRPr="41BAF798">
              <w:rPr>
                <w:b/>
                <w:bCs/>
                <w:snapToGrid w:val="0"/>
                <w:color w:val="0000FF"/>
              </w:rPr>
              <w:t>Produtos transformados/Identificação das mercadorias a exportar temporariamente</w:t>
            </w:r>
            <w:r w:rsidRPr="00A21CEC"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F9AC9E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60020A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3B0EE6" w14:textId="77777777" w:rsidR="00935AE0" w:rsidRDefault="00935AE0" w:rsidP="00935AE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ProcessedProducts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B78285" w14:textId="77777777" w:rsidR="00935AE0" w:rsidRDefault="00935AE0" w:rsidP="00935AE0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16F08C" w14:textId="77777777" w:rsidR="00935AE0" w:rsidRDefault="00935AE0" w:rsidP="00935AE0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935AE0" w14:paraId="46956E7C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91FA" w14:textId="77777777" w:rsidR="00935AE0" w:rsidRDefault="00935AE0" w:rsidP="00935AE0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9E6BB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575A4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EE905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E59DB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9F5C2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5ED18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935AE0" w14:paraId="3981CE5D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C70CC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03592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das mercadorias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41ECB" w14:textId="77777777" w:rsidR="00935AE0" w:rsidRDefault="00935AE0" w:rsidP="00935AE0">
            <w:pPr>
              <w:jc w:val="center"/>
              <w:rPr>
                <w:color w:val="000000"/>
                <w:sz w:val="18"/>
                <w:szCs w:val="18"/>
              </w:rPr>
            </w:pPr>
            <w:r w:rsidRPr="5880B45F">
              <w:rPr>
                <w:color w:val="000000" w:themeColor="text1"/>
                <w:sz w:val="18"/>
                <w:szCs w:val="18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E3C39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90E74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commodityCode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C5760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0DE02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935AE0" w14:paraId="13654EC4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6A53E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E251A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Designação das mercadorias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2074D" w14:textId="77777777" w:rsidR="00935AE0" w:rsidRDefault="00935AE0" w:rsidP="00935AE0">
            <w:pPr>
              <w:jc w:val="center"/>
              <w:rPr>
                <w:color w:val="000000"/>
                <w:sz w:val="18"/>
                <w:szCs w:val="18"/>
              </w:rPr>
            </w:pPr>
            <w:r w:rsidRPr="5880B45F">
              <w:rPr>
                <w:color w:val="000000" w:themeColor="text1"/>
                <w:sz w:val="18"/>
                <w:szCs w:val="18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ED8EE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51900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descriptionOfGoods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CD61D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EEA75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935AE0" w14:paraId="4F8E99FE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8B7AE3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lastRenderedPageBreak/>
              <w:t xml:space="preserve">5/8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F62D74" w14:textId="77777777" w:rsidR="00935AE0" w:rsidRDefault="00935AE0" w:rsidP="00935AE0">
            <w:r>
              <w:rPr>
                <w:b/>
                <w:bCs/>
                <w:snapToGrid w:val="0"/>
                <w:color w:val="0000FF"/>
              </w:rPr>
              <w:t>Identificação das mercadorias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3AB6ED" w14:textId="1433DED3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885845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AF356B" w14:textId="77777777" w:rsidR="00935AE0" w:rsidRDefault="00935AE0" w:rsidP="00935AE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IdentificationOfGoods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A1285B" w14:textId="77777777" w:rsidR="00935AE0" w:rsidRDefault="00935AE0" w:rsidP="00935AE0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9606C6" w14:textId="66F8C3E8" w:rsidR="00935AE0" w:rsidRDefault="00935AE0" w:rsidP="00935AE0">
            <w:r>
              <w:rPr>
                <w:snapToGrid w:val="0"/>
                <w:color w:val="0000FF"/>
              </w:rPr>
              <w:t>3</w:t>
            </w:r>
          </w:p>
        </w:tc>
      </w:tr>
      <w:tr w:rsidR="00935AE0" w14:paraId="7C2040DD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68ABA" w14:textId="77777777" w:rsidR="00935AE0" w:rsidRDefault="00935AE0" w:rsidP="00935AE0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4D929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BE0B2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EE98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92692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97159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E5A04" w14:textId="721303EA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935AE0" w14:paraId="3DE1862D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55066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A4B78" w14:textId="77777777" w:rsidR="00935AE0" w:rsidRPr="00A21CEC" w:rsidRDefault="00935AE0" w:rsidP="00935AE0">
            <w:pPr>
              <w:rPr>
                <w:b/>
                <w:bCs/>
                <w:color w:val="000000"/>
                <w:szCs w:val="24"/>
              </w:rPr>
            </w:pPr>
            <w:r w:rsidRPr="00A21CEC">
              <w:rPr>
                <w:b/>
                <w:bCs/>
                <w:color w:val="000000"/>
                <w:szCs w:val="24"/>
              </w:rPr>
              <w:t>Código da medida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E2285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F1FAF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F4E78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23FE3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9CFB1" w14:textId="37D034A9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935AE0" w14:paraId="7EDD36D7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55420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9190D" w14:textId="77777777" w:rsidR="00935AE0" w:rsidRPr="00A21CEC" w:rsidRDefault="00935AE0" w:rsidP="00935AE0">
            <w:pPr>
              <w:rPr>
                <w:b/>
                <w:bCs/>
                <w:color w:val="000000"/>
                <w:szCs w:val="24"/>
              </w:rPr>
            </w:pPr>
            <w:r w:rsidRPr="00A21CEC">
              <w:rPr>
                <w:b/>
                <w:bCs/>
                <w:color w:val="000000"/>
                <w:szCs w:val="24"/>
              </w:rPr>
              <w:t>Descrição da medida de identificação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083B" w14:textId="68CB0E18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F6054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4665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C4CEF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0482A" w14:textId="6F7C2826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935AE0" w14:paraId="7FB6F7A4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8DD02B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 xml:space="preserve">5/5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77B10C" w14:textId="77777777" w:rsidR="00935AE0" w:rsidRDefault="00935AE0" w:rsidP="00935AE0">
            <w:r>
              <w:rPr>
                <w:b/>
                <w:bCs/>
                <w:snapToGrid w:val="0"/>
                <w:color w:val="0000FF"/>
              </w:rPr>
              <w:t>Taxa de rendimento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D018BD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51DC69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816224" w14:textId="77777777" w:rsidR="00935AE0" w:rsidRDefault="00935AE0" w:rsidP="00935AE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RateOfYield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9EC930" w14:textId="77777777" w:rsidR="00935AE0" w:rsidRDefault="00935AE0" w:rsidP="00935AE0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98F334" w14:textId="68E1BE30" w:rsidR="00935AE0" w:rsidRDefault="00935AE0" w:rsidP="00935AE0">
            <w:r>
              <w:rPr>
                <w:snapToGrid w:val="0"/>
                <w:color w:val="0000FF"/>
              </w:rPr>
              <w:t>3</w:t>
            </w:r>
          </w:p>
        </w:tc>
      </w:tr>
      <w:tr w:rsidR="00935AE0" w14:paraId="4CC5470A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7420B" w14:textId="77777777" w:rsidR="00935AE0" w:rsidRDefault="00935AE0" w:rsidP="00935AE0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7664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9E5D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2CED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B6374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32D70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2E26C" w14:textId="11178258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935AE0" w14:paraId="0A183EA1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32393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892E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Taxa de rendimento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8E31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2B79B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A8BED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RateOfYield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6DC0A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43669" w14:textId="6F301FBA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935AE0" w14:paraId="4C7DDC72" w14:textId="77777777" w:rsidTr="007D39CC">
        <w:trPr>
          <w:trHeight w:val="38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2749DA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 xml:space="preserve">6/2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492636" w14:textId="77777777" w:rsidR="00935AE0" w:rsidRDefault="00935AE0" w:rsidP="00935AE0">
            <w:r>
              <w:rPr>
                <w:b/>
                <w:bCs/>
                <w:snapToGrid w:val="0"/>
                <w:color w:val="0000FF"/>
              </w:rPr>
              <w:t>Condições económicas</w:t>
            </w:r>
            <w:r>
              <w:t xml:space="preserve"> 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4B9C50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B899D4" w14:textId="77777777" w:rsidR="00935AE0" w:rsidRDefault="00935AE0" w:rsidP="00935AE0">
            <w:pPr>
              <w:jc w:val="center"/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F24DA1" w14:textId="77777777" w:rsidR="00935AE0" w:rsidRDefault="00935AE0" w:rsidP="00935AE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EconomicConditions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98FDBD" w14:textId="77777777" w:rsidR="00935AE0" w:rsidRDefault="00935AE0" w:rsidP="00935AE0"/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4B3D5C" w14:textId="77777777" w:rsidR="00935AE0" w:rsidRDefault="00935AE0" w:rsidP="00935AE0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935AE0" w14:paraId="5C3086C3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EDC15" w14:textId="77777777" w:rsidR="00935AE0" w:rsidRDefault="00935AE0" w:rsidP="00935AE0"/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DBCDE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3CB4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CBE1A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5B6D2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38C27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4835F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935AE0" w14:paraId="109CB9E9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EC9F8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714D8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da condição económica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795EF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FC824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DF081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08690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2C57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935AE0" w14:paraId="0C0FC269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4CAE0" w14:textId="77777777" w:rsidR="00935AE0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7EC29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Informação adicional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B33E" w14:textId="0098966E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81CE7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9996B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F6CFF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54549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935AE0" w14:paraId="0746F685" w14:textId="77777777" w:rsidTr="007D39CC">
        <w:trPr>
          <w:trHeight w:val="8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A1F529" w14:textId="77777777" w:rsidR="00935AE0" w:rsidRDefault="00935AE0" w:rsidP="00935AE0">
            <w:pPr>
              <w:jc w:val="center"/>
              <w:rPr>
                <w:snapToGrid w:val="0"/>
                <w:sz w:val="10"/>
                <w:szCs w:val="10"/>
              </w:rPr>
            </w:pPr>
            <w:r>
              <w:rPr>
                <w:snapToGrid w:val="0"/>
                <w:sz w:val="10"/>
                <w:szCs w:val="10"/>
              </w:rPr>
              <w:t> </w:t>
            </w:r>
          </w:p>
        </w:tc>
      </w:tr>
      <w:tr w:rsidR="00935AE0" w14:paraId="6B1F0F17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C10E0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7/5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042EE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Pormenores das atividades previstas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9154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840DE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8082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DetailsOfPlannedActivities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7B85F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8D062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935AE0" w14:paraId="6014BED1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2CB8F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8/5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FD80" w14:textId="77777777" w:rsidR="00935AE0" w:rsidRDefault="00935AE0" w:rsidP="00935A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Informação adicional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4D517" w14:textId="3312AB5D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FB909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A5468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AdditionalInformation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4CDDC" w14:textId="77777777" w:rsidR="00935AE0" w:rsidRDefault="00935AE0" w:rsidP="00935A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A2D9D" w14:textId="77777777" w:rsidR="00935AE0" w:rsidRDefault="00935AE0" w:rsidP="00935A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935AE0" w14:paraId="62083928" w14:textId="77777777" w:rsidTr="007D39CC">
        <w:trPr>
          <w:trHeight w:val="3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4F84" w14:textId="77777777" w:rsidR="00935AE0" w:rsidRDefault="00935AE0" w:rsidP="00935A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8/13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2A89" w14:textId="77777777" w:rsidR="00935AE0" w:rsidRPr="00A21CEC" w:rsidRDefault="00935AE0" w:rsidP="00935AE0">
            <w:pPr>
              <w:rPr>
                <w:b/>
                <w:bCs/>
                <w:color w:val="000000"/>
                <w:szCs w:val="24"/>
              </w:rPr>
            </w:pPr>
            <w:r w:rsidRPr="00A21CEC">
              <w:rPr>
                <w:b/>
                <w:bCs/>
                <w:color w:val="000000"/>
                <w:szCs w:val="24"/>
              </w:rPr>
              <w:t xml:space="preserve">Cálculo do montante dos direitos de importação em conformidade com o artigo </w:t>
            </w:r>
            <w:proofErr w:type="gramStart"/>
            <w:r w:rsidRPr="00A21CEC">
              <w:rPr>
                <w:b/>
                <w:bCs/>
                <w:color w:val="000000"/>
                <w:szCs w:val="24"/>
              </w:rPr>
              <w:t>86.°</w:t>
            </w:r>
            <w:proofErr w:type="gramEnd"/>
            <w:r w:rsidRPr="00A21CEC">
              <w:rPr>
                <w:b/>
                <w:bCs/>
                <w:color w:val="000000"/>
                <w:szCs w:val="24"/>
              </w:rPr>
              <w:t xml:space="preserve">, </w:t>
            </w:r>
            <w:proofErr w:type="spellStart"/>
            <w:r w:rsidRPr="00A21CEC">
              <w:rPr>
                <w:b/>
                <w:bCs/>
                <w:color w:val="000000"/>
                <w:szCs w:val="24"/>
              </w:rPr>
              <w:t>n.°</w:t>
            </w:r>
            <w:proofErr w:type="spellEnd"/>
            <w:r w:rsidRPr="00A21CEC">
              <w:rPr>
                <w:b/>
                <w:bCs/>
                <w:color w:val="000000"/>
                <w:szCs w:val="24"/>
              </w:rPr>
              <w:t xml:space="preserve"> 3, do Código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88A5B" w14:textId="77777777" w:rsidR="00935AE0" w:rsidRDefault="00935AE0" w:rsidP="00935A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0B4ED" w14:textId="77777777" w:rsidR="00935AE0" w:rsidRDefault="00935AE0" w:rsidP="00935A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9C947" w14:textId="77777777" w:rsidR="00935AE0" w:rsidRDefault="00935AE0" w:rsidP="00935A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CalculationOfTheAmountImportDuty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B9930" w14:textId="77777777" w:rsidR="00935AE0" w:rsidRPr="00A21CEC" w:rsidRDefault="00935AE0" w:rsidP="00935AE0">
            <w:pPr>
              <w:rPr>
                <w:color w:val="000000"/>
                <w:szCs w:val="24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08B99" w14:textId="77777777" w:rsidR="00935AE0" w:rsidRDefault="00935AE0" w:rsidP="00935AE0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</w:tbl>
    <w:p w14:paraId="506B9DFD" w14:textId="45EACD3F" w:rsidR="00762A41" w:rsidRPr="00762A41" w:rsidRDefault="00762A41" w:rsidP="00762A41">
      <w:pPr>
        <w:pStyle w:val="Legenda"/>
        <w:framePr w:hSpace="180" w:wrap="around" w:vAnchor="text" w:hAnchor="text" w:xAlign="center" w:y="1"/>
        <w:suppressOverlap/>
      </w:pPr>
      <w:bookmarkStart w:id="2" w:name="_Toc233197129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– elementos de dados da mensagem cc429a</w:t>
      </w:r>
      <w:bookmarkEnd w:id="2"/>
    </w:p>
    <w:p w14:paraId="4D09C634" w14:textId="77777777" w:rsidR="00762A41" w:rsidRDefault="00762A41" w:rsidP="004F7761"/>
    <w:p w14:paraId="5A3F5A64" w14:textId="6AB56C54" w:rsidR="004F7761" w:rsidRDefault="00BF5281" w:rsidP="004F7761">
      <w:pPr>
        <w:sectPr w:rsidR="004F7761" w:rsidSect="00351E87">
          <w:headerReference w:type="even" r:id="rId21"/>
          <w:footerReference w:type="even" r:id="rId22"/>
          <w:footerReference w:type="default" r:id="rId23"/>
          <w:headerReference w:type="first" r:id="rId24"/>
          <w:footerReference w:type="first" r:id="rId25"/>
          <w:pgSz w:w="16838" w:h="11906" w:orient="landscape"/>
          <w:pgMar w:top="1440" w:right="2127" w:bottom="991" w:left="1440" w:header="964" w:footer="737" w:gutter="0"/>
          <w:cols w:space="708"/>
          <w:titlePg/>
          <w:docGrid w:linePitch="360"/>
        </w:sectPr>
      </w:pPr>
      <w:r>
        <w:br w:type="textWrapping" w:clear="all"/>
      </w:r>
    </w:p>
    <w:p w14:paraId="625CE23C" w14:textId="77777777" w:rsidR="00B86E26" w:rsidRPr="00C35F7D" w:rsidRDefault="00B86E26" w:rsidP="00B86E26">
      <w:pPr>
        <w:pStyle w:val="Ttulo1"/>
        <w:numPr>
          <w:ilvl w:val="0"/>
          <w:numId w:val="36"/>
        </w:numPr>
        <w:tabs>
          <w:tab w:val="clear" w:pos="720"/>
        </w:tabs>
        <w:ind w:left="432" w:hanging="432"/>
      </w:pPr>
      <w:bookmarkStart w:id="3" w:name="_Toc107238333"/>
      <w:bookmarkStart w:id="4" w:name="_Toc233197122"/>
      <w:r>
        <w:lastRenderedPageBreak/>
        <w:t>Legenda</w:t>
      </w:r>
      <w:bookmarkEnd w:id="3"/>
      <w:bookmarkEnd w:id="4"/>
    </w:p>
    <w:p w14:paraId="4D8C843C" w14:textId="53661A20" w:rsidR="7149DB05" w:rsidRDefault="7149DB05" w:rsidP="7149DB05">
      <w:pPr>
        <w:spacing w:before="120" w:after="0" w:line="360" w:lineRule="auto"/>
        <w:rPr>
          <w:b/>
          <w:bCs/>
        </w:rPr>
      </w:pPr>
    </w:p>
    <w:p w14:paraId="70FC4B3C" w14:textId="77777777" w:rsidR="00FD5694" w:rsidRDefault="00FD5694" w:rsidP="7149DB05">
      <w:pPr>
        <w:numPr>
          <w:ilvl w:val="0"/>
          <w:numId w:val="2"/>
        </w:numPr>
        <w:spacing w:before="120" w:after="0" w:line="360" w:lineRule="auto"/>
        <w:ind w:left="357" w:hanging="357"/>
        <w:rPr>
          <w:b/>
        </w:rPr>
      </w:pPr>
      <w:r w:rsidRPr="7149DB05">
        <w:rPr>
          <w:b/>
          <w:bCs/>
        </w:rPr>
        <w:t>E.D.</w:t>
      </w:r>
    </w:p>
    <w:p w14:paraId="19DF2A1F" w14:textId="77777777" w:rsidR="00FD5694" w:rsidRPr="004E460D" w:rsidRDefault="00FD5694" w:rsidP="00FD5694">
      <w:pPr>
        <w:numPr>
          <w:ilvl w:val="0"/>
          <w:numId w:val="38"/>
        </w:numPr>
        <w:tabs>
          <w:tab w:val="num" w:pos="720"/>
        </w:tabs>
        <w:spacing w:after="0" w:line="360" w:lineRule="auto"/>
        <w:rPr>
          <w:bCs/>
        </w:rPr>
      </w:pPr>
      <w:r w:rsidRPr="004E460D">
        <w:rPr>
          <w:bCs/>
        </w:rPr>
        <w:t xml:space="preserve">Identificação do código do </w:t>
      </w:r>
      <w:r>
        <w:rPr>
          <w:bCs/>
        </w:rPr>
        <w:t>e</w:t>
      </w:r>
      <w:r w:rsidRPr="004E460D">
        <w:rPr>
          <w:bCs/>
        </w:rPr>
        <w:t>lemento de dado</w:t>
      </w:r>
      <w:r>
        <w:rPr>
          <w:bCs/>
        </w:rPr>
        <w:t>s.</w:t>
      </w:r>
    </w:p>
    <w:p w14:paraId="215F9B57" w14:textId="77777777" w:rsidR="00FD5694" w:rsidRDefault="00FD5694" w:rsidP="7149DB05">
      <w:pPr>
        <w:numPr>
          <w:ilvl w:val="0"/>
          <w:numId w:val="2"/>
        </w:numPr>
        <w:spacing w:before="120" w:after="0" w:line="360" w:lineRule="auto"/>
        <w:ind w:left="357" w:hanging="357"/>
        <w:rPr>
          <w:b/>
        </w:rPr>
      </w:pPr>
      <w:r w:rsidRPr="7149DB05">
        <w:rPr>
          <w:b/>
          <w:bCs/>
        </w:rPr>
        <w:t>GRUPOS E DADOS:</w:t>
      </w:r>
    </w:p>
    <w:p w14:paraId="6BD7154C" w14:textId="77777777" w:rsidR="00FD5694" w:rsidRDefault="00FD5694" w:rsidP="00FD5694">
      <w:pPr>
        <w:numPr>
          <w:ilvl w:val="0"/>
          <w:numId w:val="38"/>
        </w:numPr>
        <w:tabs>
          <w:tab w:val="num" w:pos="720"/>
        </w:tabs>
        <w:spacing w:after="0" w:line="360" w:lineRule="auto"/>
      </w:pPr>
      <w:r>
        <w:t>Nome do dado ou grupo de dados.</w:t>
      </w:r>
    </w:p>
    <w:p w14:paraId="3558E365" w14:textId="77777777" w:rsidR="00FD5694" w:rsidRDefault="00FD5694" w:rsidP="7149DB05">
      <w:pPr>
        <w:numPr>
          <w:ilvl w:val="0"/>
          <w:numId w:val="2"/>
        </w:numPr>
        <w:spacing w:before="120" w:after="0" w:line="360" w:lineRule="auto"/>
        <w:ind w:left="357" w:hanging="357"/>
        <w:rPr>
          <w:b/>
        </w:rPr>
      </w:pPr>
      <w:r w:rsidRPr="7149DB05">
        <w:rPr>
          <w:b/>
          <w:bCs/>
        </w:rPr>
        <w:t>O/C/F:</w:t>
      </w:r>
    </w:p>
    <w:p w14:paraId="2E186AFD" w14:textId="77777777" w:rsidR="00FD5694" w:rsidRDefault="00FD5694" w:rsidP="00FD5694">
      <w:pPr>
        <w:numPr>
          <w:ilvl w:val="0"/>
          <w:numId w:val="38"/>
        </w:numPr>
        <w:tabs>
          <w:tab w:val="num" w:pos="720"/>
        </w:tabs>
        <w:spacing w:after="0" w:line="360" w:lineRule="auto"/>
      </w:pPr>
      <w:r>
        <w:t>Descrição do estado dos dados:</w:t>
      </w:r>
    </w:p>
    <w:p w14:paraId="79CD48D1" w14:textId="77777777" w:rsidR="00FD5694" w:rsidRDefault="00FD5694" w:rsidP="00FD5694">
      <w:pPr>
        <w:numPr>
          <w:ilvl w:val="0"/>
          <w:numId w:val="39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O</w:t>
      </w:r>
      <w:r>
        <w:t xml:space="preserve"> – Obrigatório;</w:t>
      </w:r>
    </w:p>
    <w:p w14:paraId="536F831E" w14:textId="77777777" w:rsidR="00FD5694" w:rsidRDefault="00FD5694" w:rsidP="00FD5694">
      <w:pPr>
        <w:numPr>
          <w:ilvl w:val="0"/>
          <w:numId w:val="39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C</w:t>
      </w:r>
      <w:r>
        <w:t xml:space="preserve"> – Condicionado;</w:t>
      </w:r>
    </w:p>
    <w:p w14:paraId="78060636" w14:textId="77777777" w:rsidR="00FD5694" w:rsidRDefault="00FD5694" w:rsidP="00FD5694">
      <w:pPr>
        <w:numPr>
          <w:ilvl w:val="0"/>
          <w:numId w:val="39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F</w:t>
      </w:r>
      <w:r>
        <w:t xml:space="preserve"> – Facultativo.</w:t>
      </w:r>
    </w:p>
    <w:p w14:paraId="1A295089" w14:textId="77777777" w:rsidR="00FD5694" w:rsidRDefault="00FD5694" w:rsidP="7149DB05">
      <w:pPr>
        <w:numPr>
          <w:ilvl w:val="0"/>
          <w:numId w:val="2"/>
        </w:numPr>
        <w:spacing w:before="120" w:after="0" w:line="360" w:lineRule="auto"/>
        <w:ind w:left="357" w:hanging="357"/>
        <w:rPr>
          <w:b/>
        </w:rPr>
      </w:pPr>
      <w:r w:rsidRPr="7149DB05">
        <w:rPr>
          <w:b/>
          <w:bCs/>
        </w:rPr>
        <w:t>TIPO:</w:t>
      </w:r>
    </w:p>
    <w:p w14:paraId="3E03689E" w14:textId="77777777" w:rsidR="00FD5694" w:rsidRDefault="00FD5694" w:rsidP="00FD5694">
      <w:pPr>
        <w:numPr>
          <w:ilvl w:val="0"/>
          <w:numId w:val="38"/>
        </w:numPr>
        <w:tabs>
          <w:tab w:val="num" w:pos="720"/>
        </w:tabs>
        <w:spacing w:after="0" w:line="360" w:lineRule="auto"/>
      </w:pPr>
      <w:r>
        <w:t>Descreve o tipo e comprimento dos dados:</w:t>
      </w:r>
    </w:p>
    <w:p w14:paraId="23D14EDD" w14:textId="77777777" w:rsidR="00FD5694" w:rsidRDefault="00FD5694" w:rsidP="00FD5694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proofErr w:type="spellStart"/>
      <w:r>
        <w:rPr>
          <w:b/>
        </w:rPr>
        <w:t>an</w:t>
      </w:r>
      <w:proofErr w:type="spellEnd"/>
      <w:r>
        <w:tab/>
      </w:r>
      <w:r>
        <w:rPr>
          <w:rFonts w:ascii="Wingdings" w:eastAsia="Wingdings" w:hAnsi="Wingdings" w:cs="Wingdings"/>
        </w:rPr>
        <w:t>à</w:t>
      </w:r>
      <w:r>
        <w:t xml:space="preserve"> alfanumérico;</w:t>
      </w:r>
    </w:p>
    <w:p w14:paraId="2FCB497B" w14:textId="77777777" w:rsidR="00FD5694" w:rsidRDefault="00FD5694" w:rsidP="00FD5694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</w:t>
      </w:r>
      <w:r>
        <w:tab/>
      </w:r>
      <w:r>
        <w:rPr>
          <w:rFonts w:ascii="Wingdings" w:eastAsia="Wingdings" w:hAnsi="Wingdings" w:cs="Wingdings"/>
        </w:rPr>
        <w:t>à</w:t>
      </w:r>
      <w:r>
        <w:t xml:space="preserve"> numérico;</w:t>
      </w:r>
    </w:p>
    <w:p w14:paraId="24CEBB51" w14:textId="77777777" w:rsidR="00FD5694" w:rsidRDefault="00FD5694" w:rsidP="00FD5694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an..11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até 11 caracteres;</w:t>
      </w:r>
    </w:p>
    <w:p w14:paraId="29F4DEC8" w14:textId="77777777" w:rsidR="00FD5694" w:rsidRDefault="00FD5694" w:rsidP="00FD5694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com apenas 1 caracter;</w:t>
      </w:r>
    </w:p>
    <w:p w14:paraId="321355A8" w14:textId="77777777" w:rsidR="00FD5694" w:rsidRDefault="00FD5694" w:rsidP="00FD5694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n..11,3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numérico até 11 dígitos, dos quais 3 são decimais (o ponto decimal, embora explícito, não é contabilizado).</w:t>
      </w:r>
    </w:p>
    <w:p w14:paraId="2AC9CDF2" w14:textId="77777777" w:rsidR="00FD5694" w:rsidRDefault="00FD5694" w:rsidP="00FD5694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 xml:space="preserve">date -&gt; </w:t>
      </w:r>
      <w:r>
        <w:rPr>
          <w:bCs/>
        </w:rPr>
        <w:t xml:space="preserve">data no formato XML </w:t>
      </w:r>
      <w:proofErr w:type="spellStart"/>
      <w:r>
        <w:rPr>
          <w:bCs/>
        </w:rPr>
        <w:t>Schema</w:t>
      </w:r>
      <w:proofErr w:type="spellEnd"/>
      <w:r>
        <w:rPr>
          <w:bCs/>
        </w:rPr>
        <w:t xml:space="preserve"> (AAAA-MM-DD)</w:t>
      </w:r>
    </w:p>
    <w:p w14:paraId="1AEE946F" w14:textId="77777777" w:rsidR="00FD5694" w:rsidRDefault="00FD5694" w:rsidP="00FD5694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proofErr w:type="spellStart"/>
      <w:r>
        <w:rPr>
          <w:b/>
        </w:rPr>
        <w:t>dateTime</w:t>
      </w:r>
      <w:proofErr w:type="spellEnd"/>
      <w:r>
        <w:rPr>
          <w:b/>
        </w:rPr>
        <w:t xml:space="preserve"> -&gt; </w:t>
      </w:r>
      <w:r>
        <w:rPr>
          <w:bCs/>
        </w:rPr>
        <w:t xml:space="preserve">data/hora no formato XML </w:t>
      </w:r>
      <w:proofErr w:type="spellStart"/>
      <w:r>
        <w:rPr>
          <w:bCs/>
        </w:rPr>
        <w:t>Schema</w:t>
      </w:r>
      <w:proofErr w:type="spellEnd"/>
      <w:r>
        <w:rPr>
          <w:bCs/>
        </w:rPr>
        <w:t xml:space="preserve"> (</w:t>
      </w:r>
      <w:proofErr w:type="spellStart"/>
      <w:r>
        <w:rPr>
          <w:bCs/>
        </w:rPr>
        <w:t>AAAA-MM-DDThh:</w:t>
      </w:r>
      <w:proofErr w:type="gramStart"/>
      <w:r>
        <w:rPr>
          <w:bCs/>
        </w:rPr>
        <w:t>mm:ss</w:t>
      </w:r>
      <w:proofErr w:type="spellEnd"/>
      <w:proofErr w:type="gramEnd"/>
      <w:r>
        <w:rPr>
          <w:bCs/>
        </w:rPr>
        <w:t>[-</w:t>
      </w:r>
      <w:proofErr w:type="spellStart"/>
      <w:r>
        <w:rPr>
          <w:bCs/>
        </w:rPr>
        <w:t>mm:mm</w:t>
      </w:r>
      <w:proofErr w:type="spellEnd"/>
      <w:r>
        <w:rPr>
          <w:bCs/>
        </w:rPr>
        <w:t>])</w:t>
      </w:r>
    </w:p>
    <w:p w14:paraId="4DC11FCB" w14:textId="77777777" w:rsidR="00FD5694" w:rsidRDefault="00FD5694" w:rsidP="7149DB05">
      <w:pPr>
        <w:numPr>
          <w:ilvl w:val="0"/>
          <w:numId w:val="2"/>
        </w:numPr>
        <w:spacing w:before="120" w:after="0" w:line="360" w:lineRule="auto"/>
        <w:ind w:left="357" w:hanging="357"/>
        <w:rPr>
          <w:b/>
        </w:rPr>
      </w:pPr>
      <w:bookmarkStart w:id="5" w:name="_Hlk105410777"/>
      <w:r w:rsidRPr="7149DB05">
        <w:rPr>
          <w:b/>
          <w:bCs/>
        </w:rPr>
        <w:t>TAGS XML:</w:t>
      </w:r>
    </w:p>
    <w:p w14:paraId="04ED94CD" w14:textId="77777777" w:rsidR="00FD5694" w:rsidRPr="00FC5BE3" w:rsidRDefault="00FD5694" w:rsidP="00FD5694">
      <w:pPr>
        <w:numPr>
          <w:ilvl w:val="0"/>
          <w:numId w:val="38"/>
        </w:numPr>
        <w:spacing w:after="0" w:line="360" w:lineRule="auto"/>
      </w:pPr>
      <w:r w:rsidRPr="00FC5BE3">
        <w:t xml:space="preserve">Exemplo: </w:t>
      </w:r>
      <w:r w:rsidRPr="00BC2801">
        <w:rPr>
          <w:b/>
          <w:bCs/>
          <w:snapToGrid w:val="0"/>
        </w:rPr>
        <w:t>&lt;</w:t>
      </w:r>
      <w:proofErr w:type="spellStart"/>
      <w:r w:rsidRPr="00BC2801">
        <w:rPr>
          <w:b/>
          <w:bCs/>
          <w:snapToGrid w:val="0"/>
        </w:rPr>
        <w:t>messageHeader</w:t>
      </w:r>
      <w:proofErr w:type="spellEnd"/>
      <w:r w:rsidRPr="00BC2801">
        <w:rPr>
          <w:b/>
          <w:bCs/>
          <w:snapToGrid w:val="0"/>
        </w:rPr>
        <w:t>&gt;</w:t>
      </w:r>
      <w:r w:rsidRPr="00BC2801">
        <w:t xml:space="preserve"> </w:t>
      </w:r>
    </w:p>
    <w:p w14:paraId="29723F16" w14:textId="77777777" w:rsidR="00FD5694" w:rsidRPr="00FC5BE3" w:rsidRDefault="00FD5694" w:rsidP="00FD5694">
      <w:pPr>
        <w:numPr>
          <w:ilvl w:val="0"/>
          <w:numId w:val="41"/>
        </w:numPr>
        <w:spacing w:after="0" w:line="360" w:lineRule="auto"/>
        <w:ind w:left="1068"/>
      </w:pPr>
      <w:r w:rsidRPr="00FC5BE3">
        <w:t xml:space="preserve">Indica que existe um elemento de nome </w:t>
      </w:r>
      <w:r>
        <w:t>‘</w:t>
      </w:r>
      <w:r w:rsidRPr="00BC2801">
        <w:rPr>
          <w:b/>
          <w:bCs/>
          <w:snapToGrid w:val="0"/>
        </w:rPr>
        <w:t>Cabeçalho da Mensagem</w:t>
      </w:r>
      <w:r w:rsidRPr="00BC2801">
        <w:rPr>
          <w:snapToGrid w:val="0"/>
        </w:rPr>
        <w:t>’</w:t>
      </w:r>
    </w:p>
    <w:p w14:paraId="1EEAF4D4" w14:textId="77777777" w:rsidR="00FD5694" w:rsidRPr="00FC5BE3" w:rsidRDefault="00FD5694" w:rsidP="7149DB05">
      <w:pPr>
        <w:numPr>
          <w:ilvl w:val="0"/>
          <w:numId w:val="2"/>
        </w:numPr>
        <w:spacing w:before="120" w:after="0" w:line="360" w:lineRule="auto"/>
        <w:ind w:left="357" w:hanging="357"/>
        <w:rPr>
          <w:b/>
        </w:rPr>
      </w:pPr>
      <w:r w:rsidRPr="7149DB05">
        <w:rPr>
          <w:b/>
          <w:bCs/>
        </w:rPr>
        <w:t>P:</w:t>
      </w:r>
    </w:p>
    <w:p w14:paraId="36BF2795" w14:textId="77777777" w:rsidR="00FD5694" w:rsidRPr="00FC5BE3" w:rsidRDefault="00FD5694" w:rsidP="00FD5694">
      <w:pPr>
        <w:numPr>
          <w:ilvl w:val="0"/>
          <w:numId w:val="38"/>
        </w:numPr>
        <w:tabs>
          <w:tab w:val="num" w:pos="720"/>
        </w:tabs>
        <w:spacing w:after="0" w:line="360" w:lineRule="auto"/>
      </w:pPr>
      <w:r w:rsidRPr="00FC5BE3">
        <w:t xml:space="preserve">Indica o nível de profundidade de uma </w:t>
      </w:r>
      <w:proofErr w:type="spellStart"/>
      <w:r w:rsidRPr="00FC5BE3">
        <w:t>tag</w:t>
      </w:r>
      <w:proofErr w:type="spellEnd"/>
      <w:r w:rsidRPr="00FC5BE3">
        <w:t>.</w:t>
      </w:r>
    </w:p>
    <w:p w14:paraId="5E5E4C4E" w14:textId="77777777" w:rsidR="00FD5694" w:rsidRDefault="00FD5694" w:rsidP="00FD5694">
      <w:pPr>
        <w:numPr>
          <w:ilvl w:val="0"/>
          <w:numId w:val="41"/>
        </w:numPr>
        <w:spacing w:after="0" w:line="360" w:lineRule="auto"/>
        <w:ind w:left="1068"/>
      </w:pPr>
      <w:r w:rsidRPr="00FC5BE3">
        <w:t>&lt;</w:t>
      </w:r>
      <w:r w:rsidRPr="27FA117D">
        <w:rPr>
          <w:b/>
          <w:bCs/>
        </w:rPr>
        <w:t>CC429A</w:t>
      </w:r>
      <w:r w:rsidRPr="00FC5BE3">
        <w:t>&gt; tem profundidade 1. Os elementos &lt;</w:t>
      </w:r>
      <w:proofErr w:type="spellStart"/>
      <w:r w:rsidRPr="007042C6">
        <w:rPr>
          <w:b/>
          <w:bCs/>
        </w:rPr>
        <w:t>messageHeader</w:t>
      </w:r>
      <w:proofErr w:type="spellEnd"/>
      <w:r w:rsidRPr="00FC5BE3">
        <w:t>&gt; e &lt;</w:t>
      </w:r>
      <w:proofErr w:type="spellStart"/>
      <w:r w:rsidRPr="007042C6">
        <w:rPr>
          <w:b/>
          <w:bCs/>
        </w:rPr>
        <w:t>ImportOperation</w:t>
      </w:r>
      <w:proofErr w:type="spellEnd"/>
      <w:r w:rsidRPr="00FC5BE3">
        <w:t>&gt; tem profundidade 2. O elemento &lt;</w:t>
      </w:r>
      <w:proofErr w:type="spellStart"/>
      <w:r w:rsidRPr="007042C6">
        <w:rPr>
          <w:b/>
          <w:bCs/>
        </w:rPr>
        <w:t>From</w:t>
      </w:r>
      <w:proofErr w:type="spellEnd"/>
      <w:r w:rsidRPr="00FC5BE3">
        <w:t>&gt; (que se encontra dentro do ‘</w:t>
      </w:r>
      <w:proofErr w:type="spellStart"/>
      <w:r w:rsidRPr="007042C6">
        <w:rPr>
          <w:b/>
          <w:bCs/>
        </w:rPr>
        <w:t>messageHeader</w:t>
      </w:r>
      <w:proofErr w:type="spellEnd"/>
      <w:r w:rsidRPr="007042C6">
        <w:t>’</w:t>
      </w:r>
      <w:r>
        <w:t xml:space="preserve">) tem profundidade 3. </w:t>
      </w:r>
    </w:p>
    <w:bookmarkEnd w:id="5"/>
    <w:p w14:paraId="06861593" w14:textId="77777777" w:rsidR="00B86E26" w:rsidRPr="00726063" w:rsidRDefault="00B86E26" w:rsidP="004450D3">
      <w:pPr>
        <w:spacing w:line="360" w:lineRule="auto"/>
      </w:pPr>
    </w:p>
    <w:p w14:paraId="1591E055" w14:textId="77777777" w:rsidR="004F7761" w:rsidRPr="00230FC6" w:rsidRDefault="004F7761" w:rsidP="004F7761"/>
    <w:sectPr w:rsidR="004F7761" w:rsidRPr="00230FC6" w:rsidSect="004F7761">
      <w:headerReference w:type="first" r:id="rId26"/>
      <w:footerReference w:type="first" r:id="rId27"/>
      <w:pgSz w:w="11906" w:h="16838"/>
      <w:pgMar w:top="2127" w:right="991" w:bottom="1440" w:left="1440" w:header="964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B617C" w14:textId="77777777" w:rsidR="00F535AA" w:rsidRDefault="00F535AA" w:rsidP="00E91D07">
      <w:pPr>
        <w:spacing w:after="0" w:line="240" w:lineRule="auto"/>
      </w:pPr>
      <w:r>
        <w:separator/>
      </w:r>
    </w:p>
  </w:endnote>
  <w:endnote w:type="continuationSeparator" w:id="0">
    <w:p w14:paraId="08971105" w14:textId="77777777" w:rsidR="00F535AA" w:rsidRDefault="00F535AA" w:rsidP="00E91D07">
      <w:pPr>
        <w:spacing w:after="0" w:line="240" w:lineRule="auto"/>
      </w:pPr>
      <w:r>
        <w:continuationSeparator/>
      </w:r>
    </w:p>
  </w:endnote>
  <w:endnote w:type="continuationNotice" w:id="1">
    <w:p w14:paraId="61A0E127" w14:textId="77777777" w:rsidR="00F535AA" w:rsidRDefault="00F535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C9209D" w14:paraId="27CE20DB" w14:textId="77777777" w:rsidTr="0088073C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7CE20DA" w14:textId="56C07E1D" w:rsidR="00C9209D" w:rsidRDefault="007A0EE3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7D39CC">
            <w:rPr>
              <w:rFonts w:cs="Arial"/>
              <w:noProof/>
              <w:sz w:val="18"/>
            </w:rPr>
            <w:instrText>2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 w:rsidR="007D39CC"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7D39CC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DF" w14:textId="77777777" w:rsidTr="00187135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C" w14:textId="4AC146A4" w:rsidR="00B74B66" w:rsidRDefault="006140E6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 w:rsidR="002A1562"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4B431A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D" w14:textId="203BB880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4B431A">
            <w:rPr>
              <w:sz w:val="18"/>
            </w:rPr>
            <w:t>1.5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E" w14:textId="77777777" w:rsidR="00B74B66" w:rsidRDefault="00C9209D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</w:tr>
  </w:tbl>
  <w:p w14:paraId="27CE20E0" w14:textId="77777777" w:rsidR="00011AEE" w:rsidRPr="00B74B66" w:rsidRDefault="00011AEE" w:rsidP="00B74B66">
    <w:pPr>
      <w:pStyle w:val="Rodap"/>
      <w:spacing w:after="0" w:line="240" w:lineRule="auto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5000" w:type="pct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6"/>
      <w:gridCol w:w="1787"/>
      <w:gridCol w:w="4262"/>
    </w:tblGrid>
    <w:tr w:rsidR="00C9209D" w14:paraId="27CE20E2" w14:textId="77777777" w:rsidTr="003D3314">
      <w:trPr>
        <w:trHeight w:val="282"/>
      </w:trPr>
      <w:tc>
        <w:tcPr>
          <w:tcW w:w="5000" w:type="pct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27CE20E1" w14:textId="237F1944" w:rsidR="00C9209D" w:rsidRPr="006140E6" w:rsidRDefault="00C9209D" w:rsidP="007A0EE3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="007A0EE3" w:rsidRPr="007A0EE3">
            <w:rPr>
              <w:rFonts w:cs="Arial"/>
              <w:sz w:val="18"/>
            </w:rPr>
            <w:fldChar w:fldCharType="begin"/>
          </w:r>
          <w:r w:rsidR="007A0EE3" w:rsidRPr="007A0EE3">
            <w:rPr>
              <w:rFonts w:cs="Arial"/>
              <w:sz w:val="18"/>
            </w:rPr>
            <w:instrText>PAGE</w:instrText>
          </w:r>
          <w:r w:rsidR="007A0EE3" w:rsidRPr="007A0EE3">
            <w:rPr>
              <w:rFonts w:cs="Arial"/>
              <w:sz w:val="18"/>
            </w:rPr>
            <w:fldChar w:fldCharType="separate"/>
          </w:r>
          <w:r w:rsidR="007D39CC">
            <w:rPr>
              <w:rFonts w:cs="Arial"/>
              <w:noProof/>
              <w:sz w:val="18"/>
            </w:rPr>
            <w:instrText>3</w:instrText>
          </w:r>
          <w:r w:rsidR="007A0EE3" w:rsidRPr="007A0EE3">
            <w:rPr>
              <w:rFonts w:cs="Arial"/>
              <w:sz w:val="18"/>
            </w:rPr>
            <w:fldChar w:fldCharType="end"/>
          </w:r>
          <w:r w:rsidR="007A0EE3"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begin"/>
          </w:r>
          <w:r w:rsidR="007A0EE3">
            <w:rPr>
              <w:rFonts w:cs="Arial"/>
              <w:sz w:val="18"/>
            </w:rPr>
            <w:instrText xml:space="preserve"> if </w:instrText>
          </w:r>
          <w:r w:rsidR="007A0EE3" w:rsidRPr="00087320">
            <w:rPr>
              <w:rFonts w:cs="Arial"/>
              <w:sz w:val="14"/>
              <w:szCs w:val="14"/>
            </w:rPr>
            <w:fldChar w:fldCharType="begin"/>
          </w:r>
          <w:r w:rsidR="007A0EE3"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="007A0EE3"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="007A0EE3" w:rsidRPr="00087320">
            <w:rPr>
              <w:rFonts w:cs="Arial"/>
              <w:sz w:val="14"/>
              <w:szCs w:val="14"/>
            </w:rPr>
            <w:fldChar w:fldCharType="end"/>
          </w:r>
          <w:r w:rsidR="007A0EE3">
            <w:rPr>
              <w:rFonts w:cs="Arial"/>
              <w:sz w:val="14"/>
              <w:szCs w:val="14"/>
            </w:rPr>
            <w:instrText xml:space="preserve"> = "True" "</w:instrText>
          </w:r>
          <w:r w:rsidR="007A0EE3" w:rsidRPr="00087320">
            <w:rPr>
              <w:rFonts w:cs="Arial"/>
              <w:sz w:val="18"/>
            </w:rPr>
            <w:instrText xml:space="preserve"> </w:instrText>
          </w:r>
          <w:r w:rsidR="007A0EE3"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="007A0EE3" w:rsidRPr="006D169D">
            <w:rPr>
              <w:rFonts w:cs="Arial"/>
              <w:b/>
              <w:sz w:val="18"/>
            </w:rPr>
            <w:instrText>cópia não controlada</w:instrText>
          </w:r>
          <w:r w:rsidR="007A0EE3">
            <w:rPr>
              <w:rFonts w:cs="Arial"/>
              <w:b/>
              <w:sz w:val="18"/>
            </w:rPr>
            <w:instrText xml:space="preserve">. </w:instrText>
          </w:r>
          <w:r w:rsidR="007A0EE3">
            <w:rPr>
              <w:rFonts w:cs="Arial"/>
              <w:sz w:val="14"/>
              <w:szCs w:val="14"/>
            </w:rPr>
            <w:instrText>" " "</w:instrText>
          </w:r>
          <w:r w:rsidR="007A0EE3">
            <w:rPr>
              <w:rFonts w:cs="Arial"/>
              <w:sz w:val="18"/>
            </w:rPr>
            <w:fldChar w:fldCharType="separate"/>
          </w:r>
          <w:r w:rsidR="00795F8B">
            <w:rPr>
              <w:rFonts w:cs="Arial"/>
              <w:noProof/>
              <w:sz w:val="14"/>
              <w:szCs w:val="14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7D39CC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E6" w14:textId="77777777" w:rsidTr="003D3314">
      <w:trPr>
        <w:trHeight w:val="262"/>
      </w:trPr>
      <w:tc>
        <w:tcPr>
          <w:tcW w:w="1808" w:type="pct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3" w14:textId="77777777" w:rsidR="00B74B66" w:rsidRDefault="00C9209D" w:rsidP="002A1562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  <w:tc>
        <w:tcPr>
          <w:tcW w:w="943" w:type="pct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4" w14:textId="5489A16A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4B431A">
            <w:rPr>
              <w:sz w:val="18"/>
            </w:rPr>
            <w:t>1.5</w:t>
          </w:r>
          <w:r w:rsidRPr="00FF3145">
            <w:rPr>
              <w:sz w:val="18"/>
            </w:rPr>
            <w:fldChar w:fldCharType="end"/>
          </w:r>
        </w:p>
      </w:tc>
      <w:tc>
        <w:tcPr>
          <w:tcW w:w="2249" w:type="pct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5" w14:textId="73E36CA8" w:rsidR="00B74B66" w:rsidRPr="002A1562" w:rsidRDefault="002A1562" w:rsidP="002A1562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4B431A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</w:tr>
  </w:tbl>
  <w:p w14:paraId="27CE20E7" w14:textId="77777777" w:rsidR="00A4106B" w:rsidRPr="00B74B66" w:rsidRDefault="00A4106B" w:rsidP="00B74B66">
    <w:pPr>
      <w:pStyle w:val="Rodap"/>
      <w:spacing w:after="0" w:line="240" w:lineRule="auto"/>
      <w:rPr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E20E9" w14:textId="3EB2746B" w:rsidR="00D350F7" w:rsidRDefault="000D7F24">
    <w:pPr>
      <w:pStyle w:val="Rodap"/>
    </w:pPr>
    <w:r>
      <w:rPr>
        <w:noProof/>
        <w:sz w:val="4"/>
        <w:szCs w:val="4"/>
        <w:lang w:eastAsia="pt-PT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27CE20EE" wp14:editId="27CE20EF">
              <wp:simplePos x="0" y="0"/>
              <wp:positionH relativeFrom="page">
                <wp:posOffset>864870</wp:posOffset>
              </wp:positionH>
              <wp:positionV relativeFrom="page">
                <wp:posOffset>7622540</wp:posOffset>
              </wp:positionV>
              <wp:extent cx="291465" cy="2607310"/>
              <wp:effectExtent l="0" t="0" r="0" b="254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" cy="2607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CE20F0" w14:textId="77777777" w:rsidR="000D7F24" w:rsidRPr="001C4222" w:rsidRDefault="000D7F24" w:rsidP="000D7F24">
                          <w:pPr>
                            <w:rPr>
                              <w:color w:val="2F5496" w:themeColor="accent5" w:themeShade="BF"/>
                              <w:szCs w:val="12"/>
                            </w:rPr>
                          </w:pP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 xml:space="preserve">MOD. 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instrText xml:space="preserve"> DOCPROPERTY NumeroModelo \* CHARFORMAT </w:instrTex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95F8B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>12.3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E20E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68.1pt;margin-top:600.2pt;width:22.95pt;height:205.3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" stroked="f">
              <v:textbox style="layout-flow:vertical;mso-layout-flow-alt:bottom-to-top" inset="0,0,0,0">
                <w:txbxContent>
                  <w:p w14:paraId="27CE20F0" w14:textId="77777777" w:rsidR="000D7F24" w:rsidRPr="001C4222" w:rsidRDefault="000D7F24" w:rsidP="000D7F24">
                    <w:pPr>
                      <w:rPr>
                        <w:color w:val="2F5496" w:themeColor="accent5" w:themeShade="BF"/>
                        <w:szCs w:val="12"/>
                      </w:rPr>
                    </w:pP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t xml:space="preserve">MOD. 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begin"/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instrText xml:space="preserve"> DOCPROPERTY NumeroModelo \* CHARFORMAT </w:instrTex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separate"/>
                    </w:r>
                    <w:r w:rsidR="00795F8B">
                      <w:rPr>
                        <w:color w:val="2F5496" w:themeColor="accent5" w:themeShade="BF"/>
                        <w:sz w:val="12"/>
                        <w:szCs w:val="12"/>
                      </w:rPr>
                      <w:t>12.3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2589"/>
      <w:gridCol w:w="3166"/>
    </w:tblGrid>
    <w:tr w:rsidR="00D44340" w14:paraId="0F2C3AF1" w14:textId="77777777" w:rsidTr="00802985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7ECCBAEE" w14:textId="09159FE7" w:rsidR="00D44340" w:rsidRPr="006140E6" w:rsidRDefault="00D44340" w:rsidP="00F67034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7D39CC">
            <w:rPr>
              <w:rFonts w:cs="Arial"/>
              <w:noProof/>
              <w:sz w:val="18"/>
            </w:rPr>
            <w:instrText>4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7D39CC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D44340" w14:paraId="11A6E201" w14:textId="77777777" w:rsidTr="00187135">
      <w:tc>
        <w:tcPr>
          <w:tcW w:w="3261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EDDFA68" w14:textId="77777777" w:rsidR="00D44340" w:rsidRDefault="00D44340" w:rsidP="00F67034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258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14DC2CDE" w14:textId="26293087" w:rsidR="00D44340" w:rsidRDefault="00D44340" w:rsidP="00F67034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4B431A">
            <w:rPr>
              <w:sz w:val="18"/>
            </w:rPr>
            <w:t>1.5</w:t>
          </w:r>
          <w:r w:rsidRPr="00FF3145">
            <w:rPr>
              <w:sz w:val="18"/>
            </w:rPr>
            <w:fldChar w:fldCharType="end"/>
          </w:r>
        </w:p>
      </w:tc>
      <w:tc>
        <w:tcPr>
          <w:tcW w:w="316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DB20641" w14:textId="6635BF78" w:rsidR="00D44340" w:rsidRPr="002A1562" w:rsidRDefault="00D44340" w:rsidP="00F67034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4B431A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</w:tr>
  </w:tbl>
  <w:p w14:paraId="4A38F38A" w14:textId="77777777" w:rsidR="00D44340" w:rsidRPr="003D4069" w:rsidRDefault="00D44340">
    <w:pPr>
      <w:pStyle w:val="Rodap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1331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40"/>
      <w:gridCol w:w="3532"/>
      <w:gridCol w:w="4738"/>
    </w:tblGrid>
    <w:tr w:rsidR="000D733E" w14:paraId="26E8F21C" w14:textId="77777777" w:rsidTr="00B56BD1">
      <w:trPr>
        <w:trHeight w:val="277"/>
      </w:trPr>
      <w:tc>
        <w:tcPr>
          <w:tcW w:w="13310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8A1EC09" w14:textId="3B15CD69" w:rsidR="000D733E" w:rsidRDefault="000D733E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7D39CC">
            <w:rPr>
              <w:rFonts w:cs="Arial"/>
              <w:noProof/>
              <w:sz w:val="18"/>
            </w:rPr>
            <w:instrText>10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7D39CC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0D733E" w14:paraId="37556F51" w14:textId="77777777" w:rsidTr="00B56BD1">
      <w:trPr>
        <w:trHeight w:val="259"/>
      </w:trPr>
      <w:tc>
        <w:tcPr>
          <w:tcW w:w="504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19CD1AC" w14:textId="2AA719E7" w:rsidR="000D733E" w:rsidRDefault="000D733E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4B431A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  <w:tc>
        <w:tcPr>
          <w:tcW w:w="3532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824817D" w14:textId="2AD8C300" w:rsidR="000D733E" w:rsidRDefault="000D733E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4B431A">
            <w:rPr>
              <w:sz w:val="18"/>
            </w:rPr>
            <w:t>1.5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38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B884F41" w14:textId="77777777" w:rsidR="000D733E" w:rsidRDefault="000D733E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639C5642" w14:textId="77777777" w:rsidR="000D733E" w:rsidRPr="00B74B66" w:rsidRDefault="000D733E" w:rsidP="00B74B66">
    <w:pPr>
      <w:pStyle w:val="Rodap"/>
      <w:spacing w:after="0" w:line="240" w:lineRule="auto"/>
      <w:rPr>
        <w:sz w:val="8"/>
        <w:szCs w:val="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5000" w:type="pct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99"/>
      <w:gridCol w:w="2503"/>
      <w:gridCol w:w="5969"/>
    </w:tblGrid>
    <w:tr w:rsidR="003D3314" w14:paraId="18739E1B" w14:textId="77777777" w:rsidTr="003D3314">
      <w:trPr>
        <w:trHeight w:val="282"/>
      </w:trPr>
      <w:tc>
        <w:tcPr>
          <w:tcW w:w="5000" w:type="pct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3021B6EE" w14:textId="2767D182" w:rsidR="003D3314" w:rsidRPr="006140E6" w:rsidRDefault="003D3314" w:rsidP="007A0EE3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7D39CC">
            <w:rPr>
              <w:rFonts w:cs="Arial"/>
              <w:noProof/>
              <w:sz w:val="18"/>
            </w:rPr>
            <w:instrText>9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7D39CC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3D3314" w14:paraId="51F9ADE6" w14:textId="77777777" w:rsidTr="003D3314">
      <w:trPr>
        <w:trHeight w:val="262"/>
      </w:trPr>
      <w:tc>
        <w:tcPr>
          <w:tcW w:w="1808" w:type="pct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6853CE3" w14:textId="77777777" w:rsidR="003D3314" w:rsidRDefault="003D3314" w:rsidP="002A1562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943" w:type="pct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607DAA74" w14:textId="65A2A93C" w:rsidR="003D3314" w:rsidRDefault="003D3314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4B431A">
            <w:rPr>
              <w:sz w:val="18"/>
            </w:rPr>
            <w:t>1.5</w:t>
          </w:r>
          <w:r w:rsidRPr="00FF3145">
            <w:rPr>
              <w:sz w:val="18"/>
            </w:rPr>
            <w:fldChar w:fldCharType="end"/>
          </w:r>
        </w:p>
      </w:tc>
      <w:tc>
        <w:tcPr>
          <w:tcW w:w="2249" w:type="pct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00103C0" w14:textId="6C364967" w:rsidR="003D3314" w:rsidRPr="002A1562" w:rsidRDefault="003D3314" w:rsidP="002A1562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4B431A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</w:tr>
  </w:tbl>
  <w:p w14:paraId="72911F87" w14:textId="77777777" w:rsidR="003D3314" w:rsidRPr="00B74B66" w:rsidRDefault="003D3314" w:rsidP="00B74B66">
    <w:pPr>
      <w:pStyle w:val="Rodap"/>
      <w:spacing w:after="0" w:line="240" w:lineRule="auto"/>
      <w:rPr>
        <w:sz w:val="8"/>
        <w:szCs w:val="8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13414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56"/>
      <w:gridCol w:w="3283"/>
      <w:gridCol w:w="4775"/>
    </w:tblGrid>
    <w:tr w:rsidR="00B35A7E" w14:paraId="6D8771CE" w14:textId="77777777" w:rsidTr="00B35A7E">
      <w:trPr>
        <w:trHeight w:val="282"/>
      </w:trPr>
      <w:tc>
        <w:tcPr>
          <w:tcW w:w="1341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E076A58" w14:textId="786D1010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7D39CC">
            <w:rPr>
              <w:rFonts w:cs="Arial"/>
              <w:noProof/>
              <w:sz w:val="18"/>
            </w:rPr>
            <w:instrText>5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7D39CC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35A7E" w14:paraId="50E046EE" w14:textId="77777777" w:rsidTr="00B35A7E">
      <w:trPr>
        <w:trHeight w:val="262"/>
      </w:trPr>
      <w:tc>
        <w:tcPr>
          <w:tcW w:w="535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025E2C0" w14:textId="19B4FDD5" w:rsidR="00B35A7E" w:rsidRDefault="00B35A7E" w:rsidP="00B35A7E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4B431A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  <w:tc>
        <w:tcPr>
          <w:tcW w:w="3283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48789D6A" w14:textId="1ED6BC07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4B431A">
            <w:rPr>
              <w:sz w:val="18"/>
            </w:rPr>
            <w:t>1.5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7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63BD827" w14:textId="77777777" w:rsidR="00B35A7E" w:rsidRDefault="00B35A7E" w:rsidP="00B35A7E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2EFE4600" w14:textId="68BF12C4" w:rsidR="00351E87" w:rsidRPr="003D4069" w:rsidRDefault="00351E87">
    <w:pPr>
      <w:pStyle w:val="Rodap"/>
      <w:rPr>
        <w:sz w:val="2"/>
        <w:szCs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2589"/>
      <w:gridCol w:w="3166"/>
    </w:tblGrid>
    <w:tr w:rsidR="00BF5281" w14:paraId="32A2B03A" w14:textId="77777777" w:rsidTr="00802985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6479E067" w14:textId="7F4ACC24" w:rsidR="00BF5281" w:rsidRPr="006140E6" w:rsidRDefault="00BF5281" w:rsidP="00BF5281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7D39CC">
            <w:rPr>
              <w:rFonts w:cs="Arial"/>
              <w:noProof/>
              <w:sz w:val="18"/>
            </w:rPr>
            <w:instrText>31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7D39CC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F5281" w14:paraId="4AE848E6" w14:textId="77777777" w:rsidTr="00802985">
      <w:tc>
        <w:tcPr>
          <w:tcW w:w="3261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64F6E9F" w14:textId="77777777" w:rsidR="00BF5281" w:rsidRDefault="00BF5281" w:rsidP="00BF5281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258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053A386" w14:textId="0CD41CD1" w:rsidR="00BF5281" w:rsidRDefault="00BF5281" w:rsidP="00BF5281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4B431A">
            <w:rPr>
              <w:sz w:val="18"/>
            </w:rPr>
            <w:t>1.5</w:t>
          </w:r>
          <w:r w:rsidRPr="00FF3145">
            <w:rPr>
              <w:sz w:val="18"/>
            </w:rPr>
            <w:fldChar w:fldCharType="end"/>
          </w:r>
        </w:p>
      </w:tc>
      <w:tc>
        <w:tcPr>
          <w:tcW w:w="316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33B53CBF" w14:textId="0B9DAA03" w:rsidR="00BF5281" w:rsidRPr="002A1562" w:rsidRDefault="00BF5281" w:rsidP="00BF5281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4B431A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</w:tr>
  </w:tbl>
  <w:p w14:paraId="11984366" w14:textId="77777777" w:rsidR="00D35406" w:rsidRPr="003D4069" w:rsidRDefault="00D35406">
    <w:pPr>
      <w:pStyle w:val="Rodap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4BA86" w14:textId="77777777" w:rsidR="00F535AA" w:rsidRDefault="00F535AA" w:rsidP="00E91D07">
      <w:pPr>
        <w:spacing w:after="0" w:line="240" w:lineRule="auto"/>
      </w:pPr>
      <w:r>
        <w:separator/>
      </w:r>
    </w:p>
  </w:footnote>
  <w:footnote w:type="continuationSeparator" w:id="0">
    <w:p w14:paraId="309A6464" w14:textId="77777777" w:rsidR="00F535AA" w:rsidRDefault="00F535AA" w:rsidP="00E91D07">
      <w:pPr>
        <w:spacing w:after="0" w:line="240" w:lineRule="auto"/>
      </w:pPr>
      <w:r>
        <w:continuationSeparator/>
      </w:r>
    </w:p>
  </w:footnote>
  <w:footnote w:type="continuationNotice" w:id="1">
    <w:p w14:paraId="524C1B7B" w14:textId="77777777" w:rsidR="00F535AA" w:rsidRDefault="00F535A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0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2610"/>
      <w:gridCol w:w="6570"/>
    </w:tblGrid>
    <w:tr w:rsidR="00011AEE" w:rsidRPr="00CD2B10" w14:paraId="27CE20D6" w14:textId="77777777" w:rsidTr="00707867">
      <w:tc>
        <w:tcPr>
          <w:tcW w:w="2610" w:type="dxa"/>
          <w:vAlign w:val="bottom"/>
        </w:tcPr>
        <w:p w14:paraId="27CE20D3" w14:textId="77777777" w:rsidR="00011AEE" w:rsidRPr="00094A62" w:rsidRDefault="00011AEE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6570" w:type="dxa"/>
          <w:vAlign w:val="center"/>
        </w:tcPr>
        <w:p w14:paraId="27CE20D4" w14:textId="13B926FC" w:rsidR="00011AEE" w:rsidRPr="00A4106B" w:rsidRDefault="00707867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27CE20D5" w14:textId="09B48674" w:rsidR="00011AEE" w:rsidRPr="00A4106B" w:rsidRDefault="006140E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4B431A">
            <w:rPr>
              <w:rFonts w:eastAsia="Adobe Heiti Std R" w:cs="Arial"/>
              <w:color w:val="7F7F7F"/>
            </w:rPr>
            <w:t>Guia XML - Mensagem CC429A v1.5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27CE20D7" w14:textId="77777777" w:rsidR="00011AEE" w:rsidRDefault="0017683D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1" behindDoc="0" locked="0" layoutInCell="1" allowOverlap="1" wp14:anchorId="27CE20EA" wp14:editId="27CE20EB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23" name="Picture 23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A45A8" w14:textId="77777777" w:rsidR="00640F89" w:rsidRPr="00A4106B" w:rsidRDefault="00640F89" w:rsidP="00640F89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2" behindDoc="0" locked="0" layoutInCell="1" allowOverlap="1" wp14:anchorId="116979B4" wp14:editId="166E99DA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25" name="Picture 25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18CEF9E7" w14:textId="00E8B9EF" w:rsidR="00640F89" w:rsidRDefault="00640F89" w:rsidP="00640F89">
    <w:pPr>
      <w:pStyle w:val="Cabealho"/>
      <w:pBdr>
        <w:bottom w:val="dotted" w:sz="4" w:space="1" w:color="auto"/>
      </w:pBdr>
      <w:spacing w:after="0" w:line="240" w:lineRule="auto"/>
      <w:jc w:val="right"/>
    </w:pPr>
    <w:r w:rsidRPr="00BF5281">
      <w:rPr>
        <w:rFonts w:eastAsia="Adobe Heiti Std R" w:cs="Arial"/>
        <w:color w:val="7F7F7F"/>
      </w:rPr>
      <w:fldChar w:fldCharType="begin"/>
    </w:r>
    <w:r w:rsidRPr="00BF5281">
      <w:rPr>
        <w:rFonts w:eastAsia="Adobe Heiti Std R" w:cs="Arial"/>
        <w:color w:val="7F7F7F"/>
      </w:rPr>
      <w:instrText xml:space="preserve"> DOCPROPERTY NomeManual \* CHARFORMAT </w:instrText>
    </w:r>
    <w:r w:rsidRPr="00BF5281">
      <w:rPr>
        <w:rFonts w:eastAsia="Adobe Heiti Std R" w:cs="Arial"/>
        <w:color w:val="7F7F7F"/>
      </w:rPr>
      <w:fldChar w:fldCharType="separate"/>
    </w:r>
    <w:r w:rsidR="004B431A">
      <w:rPr>
        <w:rFonts w:eastAsia="Adobe Heiti Std R" w:cs="Arial"/>
        <w:color w:val="7F7F7F"/>
      </w:rPr>
      <w:t>Guia XML - Mensagem CC429A v1.5</w:t>
    </w:r>
    <w:r w:rsidRPr="00BF5281">
      <w:rPr>
        <w:rFonts w:eastAsia="Adobe Heiti Std R" w:cs="Arial"/>
        <w:color w:val="7F7F7F"/>
      </w:rPr>
      <w:fldChar w:fldCharType="end"/>
    </w:r>
  </w:p>
  <w:p w14:paraId="551A45AC" w14:textId="77777777" w:rsidR="00640F89" w:rsidRPr="00640F89" w:rsidRDefault="00640F89" w:rsidP="00640F89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C3590" w14:textId="77777777" w:rsidR="00D44340" w:rsidRPr="00A4106B" w:rsidRDefault="00D44340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3" behindDoc="0" locked="0" layoutInCell="1" allowOverlap="1" wp14:anchorId="5C3A58BB" wp14:editId="456AD9CC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4" name="Picture 14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260FD092" w14:textId="12DAD0EB" w:rsidR="00D44340" w:rsidRDefault="00D44340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4B431A">
      <w:rPr>
        <w:rFonts w:eastAsia="Adobe Heiti Std R" w:cs="Arial"/>
        <w:color w:val="7F7F7F"/>
      </w:rPr>
      <w:t>Guia XML - Mensagem CC429A v1.5</w:t>
    </w:r>
    <w:r w:rsidRPr="006140E6">
      <w:rPr>
        <w:rFonts w:eastAsia="Adobe Heiti Std R" w:cs="Arial"/>
        <w:color w:val="7F7F7F"/>
      </w:rPr>
      <w:fldChar w:fldCharType="end"/>
    </w:r>
  </w:p>
  <w:p w14:paraId="47C14329" w14:textId="77777777" w:rsidR="00D44340" w:rsidRDefault="00D44340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347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3795"/>
      <w:gridCol w:w="9552"/>
    </w:tblGrid>
    <w:tr w:rsidR="00230FC6" w:rsidRPr="00CD2B10" w14:paraId="0509194F" w14:textId="77777777" w:rsidTr="00230FC6">
      <w:trPr>
        <w:trHeight w:val="470"/>
      </w:trPr>
      <w:tc>
        <w:tcPr>
          <w:tcW w:w="3795" w:type="dxa"/>
          <w:vAlign w:val="bottom"/>
        </w:tcPr>
        <w:p w14:paraId="294D35C4" w14:textId="77777777" w:rsidR="00230FC6" w:rsidRPr="00094A62" w:rsidRDefault="00230FC6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9552" w:type="dxa"/>
          <w:vAlign w:val="center"/>
        </w:tcPr>
        <w:p w14:paraId="12147147" w14:textId="77777777" w:rsidR="00230FC6" w:rsidRPr="00A4106B" w:rsidRDefault="00230FC6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354A78CD" w14:textId="4C4A197A" w:rsidR="00230FC6" w:rsidRPr="00A4106B" w:rsidRDefault="00230FC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4B431A">
            <w:rPr>
              <w:rFonts w:eastAsia="Adobe Heiti Std R" w:cs="Arial"/>
              <w:color w:val="7F7F7F"/>
            </w:rPr>
            <w:t>Guia XML - Mensagem CC429A v1.5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491C8E17" w14:textId="77777777" w:rsidR="00230FC6" w:rsidRDefault="00230FC6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4" behindDoc="0" locked="0" layoutInCell="1" allowOverlap="1" wp14:anchorId="6783F081" wp14:editId="4BAE7122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15" name="Picture 15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24630" w14:textId="77777777" w:rsidR="00351E87" w:rsidRPr="00A4106B" w:rsidRDefault="00351E87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5" behindDoc="0" locked="0" layoutInCell="1" allowOverlap="1" wp14:anchorId="2AD855D1" wp14:editId="4860F4F0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6" name="Picture 1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4BBB862A" w14:textId="3464950E" w:rsidR="00351E87" w:rsidRDefault="00351E87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4B431A">
      <w:rPr>
        <w:rFonts w:eastAsia="Adobe Heiti Std R" w:cs="Arial"/>
        <w:color w:val="7F7F7F"/>
      </w:rPr>
      <w:t>Guia XML - Mensagem CC429A v1.5</w:t>
    </w:r>
    <w:r w:rsidRPr="006140E6">
      <w:rPr>
        <w:rFonts w:eastAsia="Adobe Heiti Std R" w:cs="Arial"/>
        <w:color w:val="7F7F7F"/>
      </w:rPr>
      <w:fldChar w:fldCharType="end"/>
    </w:r>
  </w:p>
  <w:p w14:paraId="7416D438" w14:textId="77777777" w:rsidR="00351E87" w:rsidRDefault="00351E87">
    <w:pPr>
      <w:pStyle w:val="Cabealho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BF11C" w14:textId="77777777" w:rsidR="004F7761" w:rsidRPr="00A4106B" w:rsidRDefault="004F7761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6" behindDoc="0" locked="0" layoutInCell="1" allowOverlap="1" wp14:anchorId="4B70457D" wp14:editId="2D269B89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8" name="Picture 8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713DAED0" w14:textId="6766686C" w:rsidR="004F7761" w:rsidRDefault="004F7761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4B431A">
      <w:rPr>
        <w:rFonts w:eastAsia="Adobe Heiti Std R" w:cs="Arial"/>
        <w:color w:val="7F7F7F"/>
      </w:rPr>
      <w:t>Guia XML - Mensagem CC429A v1.5</w:t>
    </w:r>
    <w:r w:rsidRPr="006140E6">
      <w:rPr>
        <w:rFonts w:eastAsia="Adobe Heiti Std R" w:cs="Arial"/>
        <w:color w:val="7F7F7F"/>
      </w:rPr>
      <w:fldChar w:fldCharType="end"/>
    </w:r>
  </w:p>
  <w:p w14:paraId="66685420" w14:textId="77777777" w:rsidR="004F7761" w:rsidRDefault="004F776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26225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67A9DA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49C45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626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B12092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DAE29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810747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9BC2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0EA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17EA8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6175D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0E283BFE"/>
    <w:multiLevelType w:val="multilevel"/>
    <w:tmpl w:val="08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15615E7F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1A9B755D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218D4F3A"/>
    <w:multiLevelType w:val="hybridMultilevel"/>
    <w:tmpl w:val="9352282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916588"/>
    <w:multiLevelType w:val="multilevel"/>
    <w:tmpl w:val="96907F76"/>
    <w:lvl w:ilvl="0">
      <w:start w:val="1"/>
      <w:numFmt w:val="decimal"/>
      <w:pStyle w:val="Numeraoalineas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EA9329F"/>
    <w:multiLevelType w:val="hybridMultilevel"/>
    <w:tmpl w:val="305A6F36"/>
    <w:lvl w:ilvl="0" w:tplc="E27C6FC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4260B"/>
    <w:multiLevelType w:val="hybridMultilevel"/>
    <w:tmpl w:val="65CA4C3E"/>
    <w:lvl w:ilvl="0" w:tplc="9372F3BE">
      <w:start w:val="2"/>
      <w:numFmt w:val="decimal"/>
      <w:lvlText w:val="%1.1."/>
      <w:lvlJc w:val="left"/>
      <w:pPr>
        <w:ind w:left="6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C30F3"/>
    <w:multiLevelType w:val="hybridMultilevel"/>
    <w:tmpl w:val="18860F82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F027784"/>
    <w:multiLevelType w:val="singleLevel"/>
    <w:tmpl w:val="08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16615F6"/>
    <w:multiLevelType w:val="multilevel"/>
    <w:tmpl w:val="B0064E56"/>
    <w:lvl w:ilvl="0">
      <w:start w:val="1"/>
      <w:numFmt w:val="decimal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72"/>
        </w:tabs>
        <w:ind w:left="0" w:firstLine="0"/>
      </w:pPr>
    </w:lvl>
    <w:lvl w:ilvl="2">
      <w:start w:val="1"/>
      <w:numFmt w:val="decimal"/>
      <w:pStyle w:val="Ttulo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48373717"/>
    <w:multiLevelType w:val="multilevel"/>
    <w:tmpl w:val="B456DA9E"/>
    <w:lvl w:ilvl="0">
      <w:start w:val="2"/>
      <w:numFmt w:val="decimal"/>
      <w:pStyle w:val="Ttulo1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4C703C20"/>
    <w:multiLevelType w:val="singleLevel"/>
    <w:tmpl w:val="0816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3" w15:restartNumberingAfterBreak="0">
    <w:nsid w:val="4F194877"/>
    <w:multiLevelType w:val="multilevel"/>
    <w:tmpl w:val="4E72F8BA"/>
    <w:lvl w:ilvl="0">
      <w:start w:val="1"/>
      <w:numFmt w:val="decimal"/>
      <w:pStyle w:val="Numera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4" w15:restartNumberingAfterBreak="0">
    <w:nsid w:val="578D018B"/>
    <w:multiLevelType w:val="hybridMultilevel"/>
    <w:tmpl w:val="CC58EFA6"/>
    <w:lvl w:ilvl="0" w:tplc="5E1CF22A">
      <w:start w:val="1"/>
      <w:numFmt w:val="lowerLetter"/>
      <w:lvlText w:val="%1)"/>
      <w:lvlJc w:val="left"/>
      <w:pPr>
        <w:ind w:left="720" w:hanging="360"/>
      </w:pPr>
    </w:lvl>
    <w:lvl w:ilvl="1" w:tplc="ED9C3E34">
      <w:start w:val="1"/>
      <w:numFmt w:val="lowerLetter"/>
      <w:lvlText w:val="%2."/>
      <w:lvlJc w:val="left"/>
      <w:pPr>
        <w:ind w:left="1440" w:hanging="360"/>
      </w:pPr>
    </w:lvl>
    <w:lvl w:ilvl="2" w:tplc="D2EC66BA">
      <w:start w:val="1"/>
      <w:numFmt w:val="lowerRoman"/>
      <w:lvlText w:val="%3."/>
      <w:lvlJc w:val="right"/>
      <w:pPr>
        <w:ind w:left="2160" w:hanging="180"/>
      </w:pPr>
    </w:lvl>
    <w:lvl w:ilvl="3" w:tplc="508C5AEC">
      <w:start w:val="1"/>
      <w:numFmt w:val="decimal"/>
      <w:lvlText w:val="%4."/>
      <w:lvlJc w:val="left"/>
      <w:pPr>
        <w:ind w:left="2880" w:hanging="360"/>
      </w:pPr>
    </w:lvl>
    <w:lvl w:ilvl="4" w:tplc="7898FDEA">
      <w:start w:val="1"/>
      <w:numFmt w:val="lowerLetter"/>
      <w:lvlText w:val="%5."/>
      <w:lvlJc w:val="left"/>
      <w:pPr>
        <w:ind w:left="3600" w:hanging="360"/>
      </w:pPr>
    </w:lvl>
    <w:lvl w:ilvl="5" w:tplc="C71AEA2C">
      <w:start w:val="1"/>
      <w:numFmt w:val="lowerRoman"/>
      <w:lvlText w:val="%6."/>
      <w:lvlJc w:val="right"/>
      <w:pPr>
        <w:ind w:left="4320" w:hanging="180"/>
      </w:pPr>
    </w:lvl>
    <w:lvl w:ilvl="6" w:tplc="4A1C9ABA">
      <w:start w:val="1"/>
      <w:numFmt w:val="decimal"/>
      <w:lvlText w:val="%7."/>
      <w:lvlJc w:val="left"/>
      <w:pPr>
        <w:ind w:left="5040" w:hanging="360"/>
      </w:pPr>
    </w:lvl>
    <w:lvl w:ilvl="7" w:tplc="496E50AC">
      <w:start w:val="1"/>
      <w:numFmt w:val="lowerLetter"/>
      <w:lvlText w:val="%8."/>
      <w:lvlJc w:val="left"/>
      <w:pPr>
        <w:ind w:left="5760" w:hanging="360"/>
      </w:pPr>
    </w:lvl>
    <w:lvl w:ilvl="8" w:tplc="2FD0886E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D71F6A"/>
    <w:multiLevelType w:val="singleLevel"/>
    <w:tmpl w:val="08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A3E3608"/>
    <w:multiLevelType w:val="hybridMultilevel"/>
    <w:tmpl w:val="396E9592"/>
    <w:lvl w:ilvl="0" w:tplc="8CD09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314F8B6"/>
    <w:multiLevelType w:val="hybridMultilevel"/>
    <w:tmpl w:val="A566D296"/>
    <w:lvl w:ilvl="0" w:tplc="3AAE803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C5275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A8DC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C74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2A99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5213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76E2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72C3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6651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50429F"/>
    <w:multiLevelType w:val="hybridMultilevel"/>
    <w:tmpl w:val="42DC556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9A12249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0" w15:restartNumberingAfterBreak="0">
    <w:nsid w:val="6A65797A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F7B042F"/>
    <w:multiLevelType w:val="hybridMultilevel"/>
    <w:tmpl w:val="E78200D6"/>
    <w:lvl w:ilvl="0" w:tplc="BF04AA1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ED5FBD"/>
    <w:multiLevelType w:val="hybridMultilevel"/>
    <w:tmpl w:val="2384FCB8"/>
    <w:lvl w:ilvl="0" w:tplc="F50463E0">
      <w:start w:val="2"/>
      <w:numFmt w:val="decimal"/>
      <w:lvlText w:val="%1.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B03146"/>
    <w:multiLevelType w:val="hybridMultilevel"/>
    <w:tmpl w:val="681C5E6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2280030">
    <w:abstractNumId w:val="27"/>
  </w:num>
  <w:num w:numId="2" w16cid:durableId="102573692">
    <w:abstractNumId w:val="24"/>
  </w:num>
  <w:num w:numId="3" w16cid:durableId="1740127503">
    <w:abstractNumId w:val="23"/>
  </w:num>
  <w:num w:numId="4" w16cid:durableId="1916090744">
    <w:abstractNumId w:val="15"/>
  </w:num>
  <w:num w:numId="5" w16cid:durableId="407653749">
    <w:abstractNumId w:val="23"/>
  </w:num>
  <w:num w:numId="6" w16cid:durableId="1140926260">
    <w:abstractNumId w:val="15"/>
  </w:num>
  <w:num w:numId="7" w16cid:durableId="1563710658">
    <w:abstractNumId w:val="23"/>
  </w:num>
  <w:num w:numId="8" w16cid:durableId="1221674597">
    <w:abstractNumId w:val="15"/>
  </w:num>
  <w:num w:numId="9" w16cid:durableId="2100249092">
    <w:abstractNumId w:val="18"/>
  </w:num>
  <w:num w:numId="10" w16cid:durableId="1742219413">
    <w:abstractNumId w:val="33"/>
  </w:num>
  <w:num w:numId="11" w16cid:durableId="1752387642">
    <w:abstractNumId w:val="14"/>
  </w:num>
  <w:num w:numId="12" w16cid:durableId="587661404">
    <w:abstractNumId w:val="13"/>
  </w:num>
  <w:num w:numId="13" w16cid:durableId="2115129860">
    <w:abstractNumId w:val="25"/>
  </w:num>
  <w:num w:numId="14" w16cid:durableId="888372608">
    <w:abstractNumId w:val="29"/>
  </w:num>
  <w:num w:numId="15" w16cid:durableId="1377584123">
    <w:abstractNumId w:val="16"/>
  </w:num>
  <w:num w:numId="16" w16cid:durableId="74860010">
    <w:abstractNumId w:val="16"/>
    <w:lvlOverride w:ilvl="0">
      <w:startOverride w:val="1"/>
    </w:lvlOverride>
  </w:num>
  <w:num w:numId="17" w16cid:durableId="348609990">
    <w:abstractNumId w:val="20"/>
  </w:num>
  <w:num w:numId="18" w16cid:durableId="1725443938">
    <w:abstractNumId w:val="31"/>
  </w:num>
  <w:num w:numId="19" w16cid:durableId="1860318410">
    <w:abstractNumId w:val="32"/>
  </w:num>
  <w:num w:numId="20" w16cid:durableId="1075709663">
    <w:abstractNumId w:val="17"/>
  </w:num>
  <w:num w:numId="21" w16cid:durableId="1705590259">
    <w:abstractNumId w:val="20"/>
    <w:lvlOverride w:ilvl="0">
      <w:lvl w:ilvl="0">
        <w:start w:val="1"/>
        <w:numFmt w:val="decimal"/>
        <w:pStyle w:val="Ttulo1"/>
        <w:lvlText w:val="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2"/>
        <w:lvlText w:val="%1.%2."/>
        <w:lvlJc w:val="left"/>
        <w:pPr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Ttulo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Ttulo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Ttulo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Ttulo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Ttulo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Ttulo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Ttulo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2" w16cid:durableId="1448281529">
    <w:abstractNumId w:val="20"/>
  </w:num>
  <w:num w:numId="23" w16cid:durableId="1166483133">
    <w:abstractNumId w:val="20"/>
  </w:num>
  <w:num w:numId="24" w16cid:durableId="1475024564">
    <w:abstractNumId w:val="20"/>
    <w:lvlOverride w:ilvl="0">
      <w:lvl w:ilvl="0">
        <w:start w:val="1"/>
        <w:numFmt w:val="decimal"/>
        <w:pStyle w:val="Ttulo1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2"/>
        <w:lvlText w:val="%1.%2."/>
        <w:lvlJc w:val="left"/>
        <w:pPr>
          <w:tabs>
            <w:tab w:val="num" w:pos="72"/>
          </w:tabs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Ttulo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Ttulo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Ttulo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Ttulo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Ttulo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Ttulo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Ttulo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5" w16cid:durableId="571237428">
    <w:abstractNumId w:val="28"/>
  </w:num>
  <w:num w:numId="26" w16cid:durableId="1729374820">
    <w:abstractNumId w:val="9"/>
  </w:num>
  <w:num w:numId="27" w16cid:durableId="1777362204">
    <w:abstractNumId w:val="7"/>
  </w:num>
  <w:num w:numId="28" w16cid:durableId="672299888">
    <w:abstractNumId w:val="6"/>
  </w:num>
  <w:num w:numId="29" w16cid:durableId="126243290">
    <w:abstractNumId w:val="5"/>
  </w:num>
  <w:num w:numId="30" w16cid:durableId="1701198054">
    <w:abstractNumId w:val="4"/>
  </w:num>
  <w:num w:numId="31" w16cid:durableId="1016535638">
    <w:abstractNumId w:val="8"/>
  </w:num>
  <w:num w:numId="32" w16cid:durableId="1272662770">
    <w:abstractNumId w:val="3"/>
  </w:num>
  <w:num w:numId="33" w16cid:durableId="1185363360">
    <w:abstractNumId w:val="2"/>
  </w:num>
  <w:num w:numId="34" w16cid:durableId="1513758542">
    <w:abstractNumId w:val="1"/>
  </w:num>
  <w:num w:numId="35" w16cid:durableId="1790860262">
    <w:abstractNumId w:val="0"/>
  </w:num>
  <w:num w:numId="36" w16cid:durableId="78021979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58007070">
    <w:abstractNumId w:val="19"/>
    <w:lvlOverride w:ilvl="0">
      <w:startOverride w:val="1"/>
    </w:lvlOverride>
  </w:num>
  <w:num w:numId="38" w16cid:durableId="1614701665">
    <w:abstractNumId w:val="22"/>
  </w:num>
  <w:num w:numId="39" w16cid:durableId="852303945">
    <w:abstractNumId w:val="10"/>
  </w:num>
  <w:num w:numId="40" w16cid:durableId="1126774120">
    <w:abstractNumId w:val="12"/>
  </w:num>
  <w:num w:numId="41" w16cid:durableId="377970344">
    <w:abstractNumId w:val="30"/>
  </w:num>
  <w:num w:numId="42" w16cid:durableId="1159348061">
    <w:abstractNumId w:val="11"/>
  </w:num>
  <w:num w:numId="43" w16cid:durableId="211879574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6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iv00" w:val="SUB-DG (ÁREA SISTEMAS DE INFORMAÇAO)"/>
    <w:docVar w:name="Div01" w:val="Av. Eng. Duarte Pacheco, 28, 17.º"/>
    <w:docVar w:name="Div02" w:val="1099-013 LISBOA"/>
    <w:docVar w:name="Div03" w:val="213834955"/>
    <w:docVar w:name="Div04" w:val="0"/>
    <w:docVar w:name="Div05" w:val="sdg-si@at.gov.pt"/>
    <w:docVar w:name="Div06" w:val="6112"/>
    <w:docVar w:name="Div07" w:val="6112"/>
    <w:docVar w:name="Div10" w:val="EPM N1 ADMINISTRAÇAO DE PLATAFORMAS"/>
    <w:docVar w:name="Div11" w:val="Av. Eng. Duarte Pacheco, 28, 14.º"/>
    <w:docVar w:name="Div12" w:val="1099-013 LISBOA"/>
    <w:docVar w:name="Div13" w:val="213834730"/>
    <w:docVar w:name="Div14" w:val="0"/>
    <w:docVar w:name="Div15" w:val="aap@at.gov.pt"/>
    <w:docVar w:name="Div16" w:val="6112"/>
    <w:docVar w:name="Div17" w:val="6840"/>
    <w:docVar w:name="Div20" w:val="EPM N1 GESTAO DE CONTRIBUINTES E INSPEÇAO"/>
    <w:docVar w:name="Div21" w:val="Av. Eng. Duarte Pacheco, 28, 10.º"/>
    <w:docVar w:name="Div22" w:val="1099-013 LISBOA"/>
    <w:docVar w:name="Div23" w:val="213834885"/>
    <w:docVar w:name="Div24" w:val="0"/>
    <w:docVar w:name="Div25" w:val="agci@at.gov.pt"/>
    <w:docVar w:name="Div26" w:val="6112"/>
    <w:docVar w:name="Div27" w:val="6800"/>
    <w:docVar w:name="Div30" w:val="EPM N1 GESTAO DE IMPOSTOS"/>
    <w:docVar w:name="Div31" w:val="Av. Eng. Duarte Pacheco, 28, 11.º"/>
    <w:docVar w:name="Div32" w:val="1099-013 LISBOA"/>
    <w:docVar w:name="Div33" w:val="213834713"/>
    <w:docVar w:name="Div34" w:val="0"/>
    <w:docVar w:name="Div35" w:val="agi@at.gov.pt"/>
    <w:docVar w:name="Div36" w:val="6112"/>
    <w:docVar w:name="Div37" w:val="6810"/>
    <w:docVar w:name="Div40" w:val="EPM N1 GESTAO DE OPERAÇOES E COMUNICAÇOES"/>
    <w:docVar w:name="Div41" w:val="Av. Eng. Duarte Pacheco, 28, 12.º"/>
    <w:docVar w:name="Div42" w:val="1099-013 LISBOA"/>
    <w:docVar w:name="Div43" w:val="213834753"/>
    <w:docVar w:name="Div44" w:val="0"/>
    <w:docVar w:name="Div45" w:val="agoc@at.gov.pt"/>
    <w:docVar w:name="Div46" w:val="6112"/>
    <w:docVar w:name="Div47" w:val="6850"/>
    <w:docVar w:name="Div50" w:val="EPM N1 JUSTIÇA TRIBUTÁRIA E FLUXOS FINANCEIROS"/>
    <w:docVar w:name="Div51" w:val="Av. Eng. Duarte Pacheco, 28, 13.º"/>
    <w:docVar w:name="Div52" w:val="1099-013 LISBOA"/>
    <w:docVar w:name="Div53" w:val="213834800"/>
    <w:docVar w:name="Div54" w:val="0"/>
    <w:docVar w:name="Div55" w:val="ajtff@at.gov.pt"/>
    <w:docVar w:name="Div56" w:val="6112"/>
    <w:docVar w:name="Div57" w:val="6830"/>
    <w:docVar w:name="Div60" w:val="EPM N1 SEGURANÇA INFORMÁTICA"/>
    <w:docVar w:name="Div61" w:val="Av. Eng. Duarte Pacheco, 28, 15.º"/>
    <w:docVar w:name="Div62" w:val="1099-013 LISBOA"/>
    <w:docVar w:name="Div63" w:val="213834941"/>
    <w:docVar w:name="Div64" w:val="0"/>
    <w:docVar w:name="Div65" w:val="asi@at.gov.pt"/>
    <w:docVar w:name="Div66" w:val="6112"/>
    <w:docVar w:name="Div67" w:val="6860"/>
    <w:docVar w:name="Div70" w:val="EPM N1 SISTEMAS ADUANEIROS"/>
    <w:docVar w:name="Div71" w:val="Av. Eng. Duarte Pacheco, 28, 10.º"/>
    <w:docVar w:name="Div72" w:val="1099-013 LISBOA"/>
    <w:docVar w:name="Div73" w:val="213834861"/>
    <w:docVar w:name="Div74" w:val="0"/>
    <w:docVar w:name="Div75" w:val="asa@at.gov.pt"/>
    <w:docVar w:name="Div76" w:val="6112"/>
    <w:docVar w:name="Div77" w:val="6820"/>
    <w:docVar w:name="Div80" w:val="EPM N1 SUPORTE, ARQUITETURA E CANAIS"/>
    <w:docVar w:name="Div81" w:val="Av. Eng. Duarte Pacheco, 28, 16.º"/>
    <w:docVar w:name="Div82" w:val="1099-013 LISBOA"/>
    <w:docVar w:name="Div83" w:val="213834588"/>
    <w:docVar w:name="Div84" w:val="0"/>
    <w:docVar w:name="Div85" w:val="asac@at.gov.pt"/>
    <w:docVar w:name="Div86" w:val="6112"/>
    <w:docVar w:name="Div87" w:val="6895"/>
    <w:docVar w:name="indiceDiv" w:val="7"/>
    <w:docVar w:name="inicializado" w:val="1"/>
    <w:docVar w:name="numeroLinhasDiv" w:val="9"/>
  </w:docVars>
  <w:rsids>
    <w:rsidRoot w:val="00795F8B"/>
    <w:rsid w:val="000017EB"/>
    <w:rsid w:val="00011AEE"/>
    <w:rsid w:val="00026EEC"/>
    <w:rsid w:val="00063BDB"/>
    <w:rsid w:val="00081CEF"/>
    <w:rsid w:val="00085F96"/>
    <w:rsid w:val="00090A0A"/>
    <w:rsid w:val="000B6373"/>
    <w:rsid w:val="000D12ED"/>
    <w:rsid w:val="000D4BAF"/>
    <w:rsid w:val="000D4DAD"/>
    <w:rsid w:val="000D733E"/>
    <w:rsid w:val="000D7F24"/>
    <w:rsid w:val="000F3CF8"/>
    <w:rsid w:val="00104A87"/>
    <w:rsid w:val="00106546"/>
    <w:rsid w:val="00107319"/>
    <w:rsid w:val="001407E4"/>
    <w:rsid w:val="00155712"/>
    <w:rsid w:val="00161C5E"/>
    <w:rsid w:val="00162461"/>
    <w:rsid w:val="001703D5"/>
    <w:rsid w:val="00171B01"/>
    <w:rsid w:val="0017683D"/>
    <w:rsid w:val="00187135"/>
    <w:rsid w:val="001A6EF2"/>
    <w:rsid w:val="001E2B12"/>
    <w:rsid w:val="001E51CC"/>
    <w:rsid w:val="002109B1"/>
    <w:rsid w:val="00220AE0"/>
    <w:rsid w:val="00230FC6"/>
    <w:rsid w:val="00232923"/>
    <w:rsid w:val="0025085B"/>
    <w:rsid w:val="002559AD"/>
    <w:rsid w:val="00257D04"/>
    <w:rsid w:val="00271178"/>
    <w:rsid w:val="0028348A"/>
    <w:rsid w:val="0028639F"/>
    <w:rsid w:val="00286DAE"/>
    <w:rsid w:val="002975D6"/>
    <w:rsid w:val="002A1562"/>
    <w:rsid w:val="002A4F1E"/>
    <w:rsid w:val="002C6D70"/>
    <w:rsid w:val="002D637F"/>
    <w:rsid w:val="002D7563"/>
    <w:rsid w:val="002E20F9"/>
    <w:rsid w:val="002F22A2"/>
    <w:rsid w:val="00342441"/>
    <w:rsid w:val="00351E87"/>
    <w:rsid w:val="003A1D68"/>
    <w:rsid w:val="003C4F42"/>
    <w:rsid w:val="003C564E"/>
    <w:rsid w:val="003D3314"/>
    <w:rsid w:val="003D3EFE"/>
    <w:rsid w:val="003D4069"/>
    <w:rsid w:val="003D514A"/>
    <w:rsid w:val="003D77F2"/>
    <w:rsid w:val="003E516F"/>
    <w:rsid w:val="003E5945"/>
    <w:rsid w:val="0041247B"/>
    <w:rsid w:val="004171EB"/>
    <w:rsid w:val="004176AD"/>
    <w:rsid w:val="00424982"/>
    <w:rsid w:val="004261A9"/>
    <w:rsid w:val="004262C1"/>
    <w:rsid w:val="0044052D"/>
    <w:rsid w:val="0044425F"/>
    <w:rsid w:val="004450D3"/>
    <w:rsid w:val="004465A3"/>
    <w:rsid w:val="00457A45"/>
    <w:rsid w:val="004601D4"/>
    <w:rsid w:val="004656DC"/>
    <w:rsid w:val="00495F1C"/>
    <w:rsid w:val="00497C18"/>
    <w:rsid w:val="004A7982"/>
    <w:rsid w:val="004B0153"/>
    <w:rsid w:val="004B431A"/>
    <w:rsid w:val="004C00AB"/>
    <w:rsid w:val="004C52E7"/>
    <w:rsid w:val="004F7761"/>
    <w:rsid w:val="00500777"/>
    <w:rsid w:val="005440CB"/>
    <w:rsid w:val="00553292"/>
    <w:rsid w:val="00570095"/>
    <w:rsid w:val="00570206"/>
    <w:rsid w:val="00584C58"/>
    <w:rsid w:val="00591563"/>
    <w:rsid w:val="005B1E18"/>
    <w:rsid w:val="005B2467"/>
    <w:rsid w:val="005B7F7E"/>
    <w:rsid w:val="005C7416"/>
    <w:rsid w:val="005E7485"/>
    <w:rsid w:val="006140E6"/>
    <w:rsid w:val="00634F6D"/>
    <w:rsid w:val="00635CF9"/>
    <w:rsid w:val="00640F66"/>
    <w:rsid w:val="00640F89"/>
    <w:rsid w:val="00641F31"/>
    <w:rsid w:val="00647EDD"/>
    <w:rsid w:val="00651CED"/>
    <w:rsid w:val="0065427D"/>
    <w:rsid w:val="0066157D"/>
    <w:rsid w:val="00675706"/>
    <w:rsid w:val="0067670C"/>
    <w:rsid w:val="0068164B"/>
    <w:rsid w:val="006A2AFC"/>
    <w:rsid w:val="006A4706"/>
    <w:rsid w:val="006C6BCD"/>
    <w:rsid w:val="006E3521"/>
    <w:rsid w:val="00701B37"/>
    <w:rsid w:val="00707867"/>
    <w:rsid w:val="00712696"/>
    <w:rsid w:val="00731D11"/>
    <w:rsid w:val="0074050E"/>
    <w:rsid w:val="00742E97"/>
    <w:rsid w:val="007460A2"/>
    <w:rsid w:val="007478A9"/>
    <w:rsid w:val="00762A41"/>
    <w:rsid w:val="007641CD"/>
    <w:rsid w:val="007672E1"/>
    <w:rsid w:val="00770712"/>
    <w:rsid w:val="007849E7"/>
    <w:rsid w:val="00784A66"/>
    <w:rsid w:val="00786ADD"/>
    <w:rsid w:val="00795F8B"/>
    <w:rsid w:val="007A0EE3"/>
    <w:rsid w:val="007A4664"/>
    <w:rsid w:val="007A4B9F"/>
    <w:rsid w:val="007B53FA"/>
    <w:rsid w:val="007C3494"/>
    <w:rsid w:val="007D39CC"/>
    <w:rsid w:val="007E02DD"/>
    <w:rsid w:val="007E0710"/>
    <w:rsid w:val="00802985"/>
    <w:rsid w:val="00804B04"/>
    <w:rsid w:val="008125B7"/>
    <w:rsid w:val="00822901"/>
    <w:rsid w:val="00832997"/>
    <w:rsid w:val="008529E5"/>
    <w:rsid w:val="00872696"/>
    <w:rsid w:val="00873751"/>
    <w:rsid w:val="0088073C"/>
    <w:rsid w:val="008B2301"/>
    <w:rsid w:val="008E50D5"/>
    <w:rsid w:val="008F04FE"/>
    <w:rsid w:val="00900658"/>
    <w:rsid w:val="00903603"/>
    <w:rsid w:val="00906A17"/>
    <w:rsid w:val="00917423"/>
    <w:rsid w:val="00922025"/>
    <w:rsid w:val="00934ACD"/>
    <w:rsid w:val="00935AE0"/>
    <w:rsid w:val="0094432F"/>
    <w:rsid w:val="0095123B"/>
    <w:rsid w:val="009524E0"/>
    <w:rsid w:val="009610C7"/>
    <w:rsid w:val="00967C73"/>
    <w:rsid w:val="0097642B"/>
    <w:rsid w:val="00981FA5"/>
    <w:rsid w:val="009911FD"/>
    <w:rsid w:val="009B1540"/>
    <w:rsid w:val="009D2E2E"/>
    <w:rsid w:val="009D427B"/>
    <w:rsid w:val="009F10B7"/>
    <w:rsid w:val="00A02924"/>
    <w:rsid w:val="00A074F1"/>
    <w:rsid w:val="00A4106B"/>
    <w:rsid w:val="00A432B1"/>
    <w:rsid w:val="00A62A10"/>
    <w:rsid w:val="00A63C0A"/>
    <w:rsid w:val="00A73812"/>
    <w:rsid w:val="00A816BF"/>
    <w:rsid w:val="00A9484F"/>
    <w:rsid w:val="00AB1758"/>
    <w:rsid w:val="00AB77E2"/>
    <w:rsid w:val="00AE5EA5"/>
    <w:rsid w:val="00AE66F6"/>
    <w:rsid w:val="00AF46CA"/>
    <w:rsid w:val="00B00D65"/>
    <w:rsid w:val="00B059FA"/>
    <w:rsid w:val="00B25815"/>
    <w:rsid w:val="00B35A7E"/>
    <w:rsid w:val="00B450BB"/>
    <w:rsid w:val="00B50E21"/>
    <w:rsid w:val="00B52ED9"/>
    <w:rsid w:val="00B56BD1"/>
    <w:rsid w:val="00B74B66"/>
    <w:rsid w:val="00B82705"/>
    <w:rsid w:val="00B86E26"/>
    <w:rsid w:val="00BF5281"/>
    <w:rsid w:val="00C06F69"/>
    <w:rsid w:val="00C10919"/>
    <w:rsid w:val="00C22067"/>
    <w:rsid w:val="00C46A7C"/>
    <w:rsid w:val="00C63313"/>
    <w:rsid w:val="00C674AB"/>
    <w:rsid w:val="00C862CF"/>
    <w:rsid w:val="00C9209D"/>
    <w:rsid w:val="00C96A25"/>
    <w:rsid w:val="00CA271A"/>
    <w:rsid w:val="00CA3026"/>
    <w:rsid w:val="00CA3771"/>
    <w:rsid w:val="00CB04B7"/>
    <w:rsid w:val="00CB33AA"/>
    <w:rsid w:val="00CB7543"/>
    <w:rsid w:val="00CC2FE6"/>
    <w:rsid w:val="00CE079E"/>
    <w:rsid w:val="00CE29C5"/>
    <w:rsid w:val="00CF1779"/>
    <w:rsid w:val="00D07F24"/>
    <w:rsid w:val="00D118CC"/>
    <w:rsid w:val="00D138D6"/>
    <w:rsid w:val="00D350F7"/>
    <w:rsid w:val="00D35406"/>
    <w:rsid w:val="00D44340"/>
    <w:rsid w:val="00D614A0"/>
    <w:rsid w:val="00D77210"/>
    <w:rsid w:val="00D9650A"/>
    <w:rsid w:val="00DB2549"/>
    <w:rsid w:val="00DB4315"/>
    <w:rsid w:val="00DB72F5"/>
    <w:rsid w:val="00DE7A9F"/>
    <w:rsid w:val="00DF2C07"/>
    <w:rsid w:val="00E24867"/>
    <w:rsid w:val="00E25666"/>
    <w:rsid w:val="00E456FA"/>
    <w:rsid w:val="00E47EBE"/>
    <w:rsid w:val="00E7176A"/>
    <w:rsid w:val="00E91D07"/>
    <w:rsid w:val="00E9CB35"/>
    <w:rsid w:val="00EC53D6"/>
    <w:rsid w:val="00F119D9"/>
    <w:rsid w:val="00F25FEE"/>
    <w:rsid w:val="00F47A45"/>
    <w:rsid w:val="00F535AA"/>
    <w:rsid w:val="00F609B3"/>
    <w:rsid w:val="00F61105"/>
    <w:rsid w:val="00F61D5F"/>
    <w:rsid w:val="00F67034"/>
    <w:rsid w:val="00F71AF3"/>
    <w:rsid w:val="00F74467"/>
    <w:rsid w:val="00F921A8"/>
    <w:rsid w:val="00F924B6"/>
    <w:rsid w:val="00FB75CC"/>
    <w:rsid w:val="00FC0C66"/>
    <w:rsid w:val="00FD5694"/>
    <w:rsid w:val="00FE0833"/>
    <w:rsid w:val="00FF0E0F"/>
    <w:rsid w:val="00FF641D"/>
    <w:rsid w:val="0F4AF641"/>
    <w:rsid w:val="144176A8"/>
    <w:rsid w:val="1B7B0D4C"/>
    <w:rsid w:val="2448EA22"/>
    <w:rsid w:val="256E2C57"/>
    <w:rsid w:val="2CB2A130"/>
    <w:rsid w:val="4C7BEB14"/>
    <w:rsid w:val="4CA65F55"/>
    <w:rsid w:val="4D001D36"/>
    <w:rsid w:val="509F83EB"/>
    <w:rsid w:val="50C55DDA"/>
    <w:rsid w:val="5DBC98A5"/>
    <w:rsid w:val="6989CB50"/>
    <w:rsid w:val="6ED46A82"/>
    <w:rsid w:val="7149DB05"/>
    <w:rsid w:val="755263AA"/>
    <w:rsid w:val="7D6F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E2062"/>
  <w15:docId w15:val="{3A579127-A188-4FAA-92F4-4F53DF852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PT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A10"/>
    <w:rPr>
      <w:rFonts w:ascii="Arial" w:hAnsi="Arial"/>
    </w:rPr>
  </w:style>
  <w:style w:type="paragraph" w:styleId="Ttulo1">
    <w:name w:val="heading 1"/>
    <w:basedOn w:val="Normal"/>
    <w:next w:val="Normal"/>
    <w:link w:val="Ttulo1Carter"/>
    <w:uiPriority w:val="9"/>
    <w:qFormat/>
    <w:rsid w:val="00A9484F"/>
    <w:pPr>
      <w:keepNext/>
      <w:keepLines/>
      <w:numPr>
        <w:numId w:val="23"/>
      </w:numPr>
      <w:shd w:val="clear" w:color="auto" w:fill="808080" w:themeFill="background1" w:themeFillShade="80"/>
      <w:ind w:left="288" w:hanging="288"/>
      <w:outlineLvl w:val="0"/>
    </w:pPr>
    <w:rPr>
      <w:rFonts w:eastAsiaTheme="majorEastAsia" w:cstheme="majorBidi"/>
      <w:b/>
      <w:color w:val="FFFFFF" w:themeColor="background1"/>
      <w:sz w:val="28"/>
      <w:szCs w:val="32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6C6BCD"/>
    <w:pPr>
      <w:keepNext/>
      <w:keepLines/>
      <w:numPr>
        <w:ilvl w:val="1"/>
        <w:numId w:val="23"/>
      </w:numPr>
      <w:shd w:val="clear" w:color="auto" w:fill="A6A6A6" w:themeFill="background1" w:themeFillShade="A6"/>
      <w:tabs>
        <w:tab w:val="left" w:leader="dot" w:pos="72"/>
      </w:tabs>
      <w:spacing w:before="80"/>
      <w:ind w:left="792" w:hanging="432"/>
      <w:outlineLvl w:val="1"/>
    </w:pPr>
    <w:rPr>
      <w:rFonts w:eastAsiaTheme="majorEastAsia" w:cstheme="majorBidi"/>
      <w:b/>
      <w:color w:val="FFFFFF" w:themeColor="background1"/>
      <w:sz w:val="24"/>
      <w:szCs w:val="28"/>
    </w:rPr>
  </w:style>
  <w:style w:type="paragraph" w:styleId="Ttulo3">
    <w:name w:val="heading 3"/>
    <w:basedOn w:val="Normal"/>
    <w:next w:val="Normal"/>
    <w:link w:val="Ttulo3Carter"/>
    <w:unhideWhenUsed/>
    <w:qFormat/>
    <w:rsid w:val="00A9484F"/>
    <w:pPr>
      <w:keepNext/>
      <w:keepLines/>
      <w:numPr>
        <w:ilvl w:val="2"/>
        <w:numId w:val="23"/>
      </w:numPr>
      <w:pBdr>
        <w:bottom w:val="dotted" w:sz="4" w:space="1" w:color="auto"/>
      </w:pBdr>
      <w:spacing w:before="40"/>
      <w:ind w:left="1224" w:hanging="504"/>
      <w:outlineLvl w:val="2"/>
    </w:pPr>
    <w:rPr>
      <w:rFonts w:eastAsiaTheme="majorEastAsia" w:cstheme="majorBidi"/>
      <w:b/>
      <w:color w:val="7F7F7F" w:themeColor="text1" w:themeTint="80"/>
      <w:sz w:val="22"/>
      <w:szCs w:val="24"/>
    </w:rPr>
  </w:style>
  <w:style w:type="paragraph" w:styleId="Ttulo4">
    <w:name w:val="heading 4"/>
    <w:basedOn w:val="Normal"/>
    <w:next w:val="Normal"/>
    <w:link w:val="Ttulo4Carter"/>
    <w:uiPriority w:val="9"/>
    <w:unhideWhenUsed/>
    <w:qFormat/>
    <w:rsid w:val="00AE66F6"/>
    <w:pPr>
      <w:keepNext/>
      <w:keepLines/>
      <w:numPr>
        <w:ilvl w:val="3"/>
        <w:numId w:val="23"/>
      </w:numPr>
      <w:spacing w:before="40"/>
      <w:outlineLvl w:val="3"/>
    </w:pPr>
    <w:rPr>
      <w:rFonts w:asciiTheme="majorHAnsi" w:eastAsiaTheme="majorEastAsia" w:hAnsiTheme="majorHAnsi" w:cstheme="majorBidi"/>
      <w:szCs w:val="22"/>
    </w:rPr>
  </w:style>
  <w:style w:type="paragraph" w:styleId="Ttulo5">
    <w:name w:val="heading 5"/>
    <w:basedOn w:val="Normal"/>
    <w:next w:val="Normal"/>
    <w:link w:val="Ttulo5Carter"/>
    <w:uiPriority w:val="9"/>
    <w:unhideWhenUsed/>
    <w:qFormat/>
    <w:rsid w:val="00AE66F6"/>
    <w:pPr>
      <w:keepNext/>
      <w:keepLines/>
      <w:numPr>
        <w:ilvl w:val="4"/>
        <w:numId w:val="23"/>
      </w:numPr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Cs w:val="22"/>
    </w:rPr>
  </w:style>
  <w:style w:type="paragraph" w:styleId="Ttulo6">
    <w:name w:val="heading 6"/>
    <w:basedOn w:val="Normal"/>
    <w:next w:val="Normal"/>
    <w:link w:val="Ttulo6Carter"/>
    <w:uiPriority w:val="9"/>
    <w:unhideWhenUsed/>
    <w:qFormat/>
    <w:rsid w:val="00AE66F6"/>
    <w:pPr>
      <w:keepNext/>
      <w:keepLines/>
      <w:numPr>
        <w:ilvl w:val="5"/>
        <w:numId w:val="23"/>
      </w:numPr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tulo7">
    <w:name w:val="heading 7"/>
    <w:basedOn w:val="Normal"/>
    <w:next w:val="Normal"/>
    <w:link w:val="Ttulo7Carter"/>
    <w:uiPriority w:val="9"/>
    <w:unhideWhenUsed/>
    <w:qFormat/>
    <w:rsid w:val="00AE66F6"/>
    <w:pPr>
      <w:keepNext/>
      <w:keepLines/>
      <w:numPr>
        <w:ilvl w:val="6"/>
        <w:numId w:val="2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Ttulo8">
    <w:name w:val="heading 8"/>
    <w:basedOn w:val="Normal"/>
    <w:next w:val="Normal"/>
    <w:link w:val="Ttulo8Carter"/>
    <w:uiPriority w:val="9"/>
    <w:unhideWhenUsed/>
    <w:qFormat/>
    <w:rsid w:val="00AE66F6"/>
    <w:pPr>
      <w:keepNext/>
      <w:keepLines/>
      <w:numPr>
        <w:ilvl w:val="7"/>
        <w:numId w:val="23"/>
      </w:numPr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Ttulo9">
    <w:name w:val="heading 9"/>
    <w:basedOn w:val="Normal"/>
    <w:next w:val="Normal"/>
    <w:link w:val="Ttulo9Carter"/>
    <w:uiPriority w:val="9"/>
    <w:unhideWhenUsed/>
    <w:qFormat/>
    <w:rsid w:val="00AE66F6"/>
    <w:pPr>
      <w:keepNext/>
      <w:keepLines/>
      <w:numPr>
        <w:ilvl w:val="8"/>
        <w:numId w:val="23"/>
      </w:numPr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simples">
    <w:name w:val="Normal simples"/>
    <w:rsid w:val="00AE66F6"/>
    <w:rPr>
      <w:rFonts w:eastAsia="Times New Roman" w:cs="Arial"/>
      <w:szCs w:val="18"/>
      <w:lang w:eastAsia="pt-PT"/>
    </w:rPr>
  </w:style>
  <w:style w:type="paragraph" w:customStyle="1" w:styleId="Normal1">
    <w:name w:val="Normal 1"/>
    <w:aliases w:val="5"/>
    <w:basedOn w:val="Normalsimples"/>
    <w:rsid w:val="00AE66F6"/>
    <w:pPr>
      <w:spacing w:line="360" w:lineRule="auto"/>
    </w:pPr>
  </w:style>
  <w:style w:type="paragraph" w:customStyle="1" w:styleId="Numerao">
    <w:name w:val="Numeração"/>
    <w:basedOn w:val="Normalsimples"/>
    <w:rsid w:val="00AE66F6"/>
    <w:pPr>
      <w:numPr>
        <w:numId w:val="7"/>
      </w:numPr>
    </w:pPr>
  </w:style>
  <w:style w:type="paragraph" w:customStyle="1" w:styleId="Numeraoalineas">
    <w:name w:val="Numeração alineas"/>
    <w:basedOn w:val="Normalsimples"/>
    <w:rsid w:val="00AE66F6"/>
    <w:pPr>
      <w:numPr>
        <w:numId w:val="8"/>
      </w:numPr>
    </w:pPr>
  </w:style>
  <w:style w:type="paragraph" w:customStyle="1" w:styleId="NumPag">
    <w:name w:val="NumPag"/>
    <w:rsid w:val="00AE66F6"/>
    <w:pPr>
      <w:jc w:val="right"/>
    </w:pPr>
    <w:rPr>
      <w:rFonts w:eastAsia="Times New Roman" w:cs="Arial"/>
      <w:noProof/>
      <w:sz w:val="18"/>
      <w:szCs w:val="18"/>
      <w:lang w:eastAsia="pt-PT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A9484F"/>
    <w:rPr>
      <w:rFonts w:ascii="Arial" w:eastAsiaTheme="majorEastAsia" w:hAnsi="Arial" w:cstheme="majorBidi"/>
      <w:b/>
      <w:color w:val="FFFFFF" w:themeColor="background1"/>
      <w:sz w:val="28"/>
      <w:szCs w:val="32"/>
      <w:shd w:val="clear" w:color="auto" w:fill="808080" w:themeFill="background1" w:themeFillShade="80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6C6BCD"/>
    <w:rPr>
      <w:rFonts w:ascii="Arial" w:eastAsiaTheme="majorEastAsia" w:hAnsi="Arial" w:cstheme="majorBidi"/>
      <w:b/>
      <w:color w:val="FFFFFF" w:themeColor="background1"/>
      <w:sz w:val="24"/>
      <w:szCs w:val="28"/>
      <w:shd w:val="clear" w:color="auto" w:fill="A6A6A6" w:themeFill="background1" w:themeFillShade="A6"/>
    </w:rPr>
  </w:style>
  <w:style w:type="paragraph" w:styleId="ndice1">
    <w:name w:val="toc 1"/>
    <w:basedOn w:val="Normal"/>
    <w:next w:val="Normal"/>
    <w:autoRedefine/>
    <w:uiPriority w:val="39"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Rodap">
    <w:name w:val="footer"/>
    <w:basedOn w:val="Normal"/>
    <w:link w:val="RodapCarter"/>
    <w:uiPriority w:val="99"/>
    <w:rsid w:val="00AE66F6"/>
    <w:pPr>
      <w:tabs>
        <w:tab w:val="center" w:pos="4419"/>
        <w:tab w:val="right" w:pos="8838"/>
      </w:tabs>
    </w:pPr>
    <w:rPr>
      <w:rFonts w:eastAsia="Times New Roman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AE66F6"/>
    <w:rPr>
      <w:rFonts w:ascii="Arial Narrow" w:eastAsia="Times New Roman" w:hAnsi="Arial Narrow" w:cstheme="minorBidi"/>
      <w:sz w:val="22"/>
    </w:rPr>
  </w:style>
  <w:style w:type="character" w:styleId="Nmerodepgina">
    <w:name w:val="page number"/>
    <w:basedOn w:val="Tipodeletrapredefinidodopargrafo"/>
    <w:rsid w:val="00AE66F6"/>
  </w:style>
  <w:style w:type="paragraph" w:styleId="Ttulo">
    <w:name w:val="Title"/>
    <w:basedOn w:val="Normal"/>
    <w:next w:val="Normal"/>
    <w:link w:val="TtuloCarter"/>
    <w:uiPriority w:val="10"/>
    <w:qFormat/>
    <w:rsid w:val="00AE66F6"/>
    <w:pPr>
      <w:contextualSpacing/>
    </w:pPr>
    <w:rPr>
      <w:rFonts w:eastAsiaTheme="majorEastAsia" w:cstheme="majorBidi"/>
      <w:b/>
      <w:color w:val="808080" w:themeColor="background1" w:themeShade="80"/>
      <w:spacing w:val="-10"/>
      <w:sz w:val="3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AE66F6"/>
    <w:rPr>
      <w:rFonts w:ascii="Arial Narrow" w:eastAsiaTheme="majorEastAsia" w:hAnsi="Arial Narrow" w:cstheme="majorBidi"/>
      <w:b/>
      <w:color w:val="808080" w:themeColor="background1" w:themeShade="80"/>
      <w:spacing w:val="-10"/>
      <w:sz w:val="3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AE66F6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AE66F6"/>
    <w:rPr>
      <w:rFonts w:asciiTheme="majorHAnsi" w:eastAsiaTheme="majorEastAsia" w:hAnsiTheme="majorHAnsi" w:cstheme="majorBidi"/>
      <w:sz w:val="24"/>
      <w:szCs w:val="24"/>
    </w:rPr>
  </w:style>
  <w:style w:type="character" w:styleId="Hiperligao">
    <w:name w:val="Hyperlink"/>
    <w:uiPriority w:val="99"/>
    <w:rsid w:val="00AE66F6"/>
    <w:rPr>
      <w:color w:val="0000FF"/>
      <w:u w:val="single"/>
    </w:rPr>
  </w:style>
  <w:style w:type="paragraph" w:styleId="Textodebalo">
    <w:name w:val="Balloon Text"/>
    <w:basedOn w:val="Normal"/>
    <w:link w:val="TextodebaloCarter"/>
    <w:rsid w:val="00AE66F6"/>
    <w:rPr>
      <w:rFonts w:ascii="Tahoma" w:eastAsia="Times New Roman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AE66F6"/>
    <w:rPr>
      <w:rFonts w:ascii="Tahoma" w:eastAsia="Times New Roman" w:hAnsi="Tahoma" w:cs="Tahoma"/>
      <w:sz w:val="16"/>
      <w:szCs w:val="16"/>
    </w:rPr>
  </w:style>
  <w:style w:type="table" w:styleId="TabelacomGrelha">
    <w:name w:val="Table Grid"/>
    <w:basedOn w:val="Tabelanormal"/>
    <w:rsid w:val="00AE66F6"/>
    <w:rPr>
      <w:rFonts w:eastAsia="Times New Roman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arter"/>
    <w:uiPriority w:val="34"/>
    <w:qFormat/>
    <w:rsid w:val="00AE66F6"/>
    <w:pPr>
      <w:ind w:left="720"/>
      <w:contextualSpacing/>
    </w:pPr>
  </w:style>
  <w:style w:type="character" w:styleId="TtulodoLivro">
    <w:name w:val="Book Title"/>
    <w:basedOn w:val="Tipodeletrapredefinidodopargrafo"/>
    <w:uiPriority w:val="33"/>
    <w:qFormat/>
    <w:rsid w:val="00AE66F6"/>
    <w:rPr>
      <w:b/>
      <w:bCs/>
      <w:smallCaps/>
    </w:rPr>
  </w:style>
  <w:style w:type="paragraph" w:styleId="Cabealhodondice">
    <w:name w:val="TOC Heading"/>
    <w:basedOn w:val="Ttulo1"/>
    <w:next w:val="Normal"/>
    <w:uiPriority w:val="39"/>
    <w:unhideWhenUsed/>
    <w:qFormat/>
    <w:rsid w:val="00AE66F6"/>
    <w:pPr>
      <w:outlineLvl w:val="9"/>
    </w:pPr>
  </w:style>
  <w:style w:type="character" w:customStyle="1" w:styleId="sowc">
    <w:name w:val="sowc"/>
    <w:basedOn w:val="Tipodeletrapredefinidodopargrafo"/>
    <w:rsid w:val="00AE66F6"/>
  </w:style>
  <w:style w:type="character" w:customStyle="1" w:styleId="Ttulo3Carter">
    <w:name w:val="Título 3 Caráter"/>
    <w:basedOn w:val="Tipodeletrapredefinidodopargrafo"/>
    <w:link w:val="Ttulo3"/>
    <w:rsid w:val="00A9484F"/>
    <w:rPr>
      <w:rFonts w:ascii="Arial" w:eastAsiaTheme="majorEastAsia" w:hAnsi="Arial" w:cstheme="majorBidi"/>
      <w:b/>
      <w:color w:val="7F7F7F" w:themeColor="text1" w:themeTint="80"/>
      <w:sz w:val="22"/>
      <w:szCs w:val="24"/>
    </w:rPr>
  </w:style>
  <w:style w:type="character" w:customStyle="1" w:styleId="Ttulo4Carter">
    <w:name w:val="Título 4 Caráter"/>
    <w:basedOn w:val="Tipodeletrapredefinidodopargrafo"/>
    <w:link w:val="Ttulo4"/>
    <w:uiPriority w:val="9"/>
    <w:rsid w:val="00AE66F6"/>
    <w:rPr>
      <w:rFonts w:asciiTheme="majorHAnsi" w:eastAsiaTheme="majorEastAsia" w:hAnsiTheme="majorHAnsi" w:cstheme="majorBidi"/>
      <w:sz w:val="22"/>
      <w:szCs w:val="22"/>
    </w:rPr>
  </w:style>
  <w:style w:type="character" w:customStyle="1" w:styleId="Ttulo5Carter">
    <w:name w:val="Título 5 Caráter"/>
    <w:basedOn w:val="Tipodeletrapredefinidodopargrafo"/>
    <w:link w:val="Ttulo5"/>
    <w:uiPriority w:val="9"/>
    <w:rsid w:val="00AE66F6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Ttulo6Carter">
    <w:name w:val="Título 6 Caráter"/>
    <w:basedOn w:val="Tipodeletrapredefinidodopargrafo"/>
    <w:link w:val="Ttulo6"/>
    <w:uiPriority w:val="9"/>
    <w:rsid w:val="00AE66F6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tulo7Carter">
    <w:name w:val="Título 7 Caráter"/>
    <w:basedOn w:val="Tipodeletrapredefinidodopargrafo"/>
    <w:link w:val="Ttulo7"/>
    <w:uiPriority w:val="9"/>
    <w:rsid w:val="00AE66F6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Ttulo8Carter">
    <w:name w:val="Título 8 Caráter"/>
    <w:basedOn w:val="Tipodeletrapredefinidodopargrafo"/>
    <w:link w:val="Ttulo8"/>
    <w:uiPriority w:val="9"/>
    <w:rsid w:val="00AE66F6"/>
    <w:rPr>
      <w:rFonts w:asciiTheme="majorHAnsi" w:eastAsiaTheme="majorEastAsia" w:hAnsiTheme="majorHAnsi" w:cstheme="majorBidi"/>
      <w:b/>
      <w:bCs/>
      <w:color w:val="44546A" w:themeColor="text2"/>
      <w:sz w:val="22"/>
    </w:rPr>
  </w:style>
  <w:style w:type="character" w:customStyle="1" w:styleId="Ttulo9Carter">
    <w:name w:val="Título 9 Caráter"/>
    <w:basedOn w:val="Tipodeletrapredefinidodopargrafo"/>
    <w:link w:val="Ttulo9"/>
    <w:uiPriority w:val="9"/>
    <w:rsid w:val="00AE66F6"/>
    <w:rPr>
      <w:rFonts w:asciiTheme="majorHAnsi" w:eastAsiaTheme="majorEastAsia" w:hAnsiTheme="majorHAnsi" w:cstheme="majorBidi"/>
      <w:b/>
      <w:bCs/>
      <w:i/>
      <w:iCs/>
      <w:color w:val="44546A" w:themeColor="text2"/>
      <w:sz w:val="22"/>
    </w:rPr>
  </w:style>
  <w:style w:type="paragraph" w:styleId="Cabealho">
    <w:name w:val="header"/>
    <w:basedOn w:val="Normal"/>
    <w:link w:val="CabealhoCarter"/>
    <w:uiPriority w:val="99"/>
    <w:unhideWhenUsed/>
    <w:rsid w:val="00AE66F6"/>
    <w:pPr>
      <w:tabs>
        <w:tab w:val="center" w:pos="4513"/>
        <w:tab w:val="right" w:pos="9026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E66F6"/>
    <w:rPr>
      <w:rFonts w:ascii="Arial Narrow" w:eastAsiaTheme="minorEastAsia" w:hAnsi="Arial Narrow" w:cstheme="minorBidi"/>
      <w:sz w:val="22"/>
    </w:rPr>
  </w:style>
  <w:style w:type="paragraph" w:styleId="Legenda">
    <w:name w:val="caption"/>
    <w:basedOn w:val="Normal"/>
    <w:next w:val="Normal"/>
    <w:uiPriority w:val="35"/>
    <w:unhideWhenUsed/>
    <w:qFormat/>
    <w:rsid w:val="00AE66F6"/>
    <w:rPr>
      <w:b/>
      <w:bCs/>
      <w:smallCaps/>
      <w:color w:val="595959" w:themeColor="text1" w:themeTint="A6"/>
      <w:spacing w:val="6"/>
    </w:rPr>
  </w:style>
  <w:style w:type="character" w:styleId="Forte">
    <w:name w:val="Strong"/>
    <w:basedOn w:val="Tipodeletrapredefinidodopargrafo"/>
    <w:uiPriority w:val="22"/>
    <w:qFormat/>
    <w:rsid w:val="00AE66F6"/>
    <w:rPr>
      <w:b/>
      <w:bCs/>
    </w:rPr>
  </w:style>
  <w:style w:type="character" w:styleId="nfase">
    <w:name w:val="Emphasis"/>
    <w:basedOn w:val="Tipodeletrapredefinidodopargrafo"/>
    <w:uiPriority w:val="20"/>
    <w:qFormat/>
    <w:rsid w:val="00AE66F6"/>
    <w:rPr>
      <w:i/>
      <w:iCs/>
    </w:rPr>
  </w:style>
  <w:style w:type="paragraph" w:styleId="SemEspaamento">
    <w:name w:val="No Spacing"/>
    <w:link w:val="SemEspaamentoCarter"/>
    <w:uiPriority w:val="1"/>
    <w:qFormat/>
    <w:rsid w:val="00AE66F6"/>
    <w:rPr>
      <w:rFonts w:eastAsiaTheme="minorEastAsia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AE66F6"/>
    <w:rPr>
      <w:rFonts w:asciiTheme="minorHAnsi" w:eastAsiaTheme="minorEastAsia" w:hAnsiTheme="minorHAnsi" w:cstheme="minorBidi"/>
    </w:rPr>
  </w:style>
  <w:style w:type="paragraph" w:styleId="Citao">
    <w:name w:val="Quote"/>
    <w:basedOn w:val="Normal"/>
    <w:next w:val="Normal"/>
    <w:link w:val="CitaoCarter"/>
    <w:uiPriority w:val="29"/>
    <w:qFormat/>
    <w:rsid w:val="00AE66F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AE66F6"/>
    <w:rPr>
      <w:rFonts w:ascii="Arial Narrow" w:eastAsiaTheme="minorEastAsia" w:hAnsi="Arial Narrow" w:cstheme="minorBidi"/>
      <w:i/>
      <w:iCs/>
      <w:color w:val="404040" w:themeColor="text1" w:themeTint="BF"/>
      <w:sz w:val="22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AE66F6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AE66F6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nfaseDiscreta">
    <w:name w:val="Subtle Emphasis"/>
    <w:basedOn w:val="Tipodeletrapredefinidodopargrafo"/>
    <w:uiPriority w:val="19"/>
    <w:qFormat/>
    <w:rsid w:val="00AE66F6"/>
    <w:rPr>
      <w:i/>
      <w:iCs/>
      <w:color w:val="404040" w:themeColor="text1" w:themeTint="BF"/>
    </w:rPr>
  </w:style>
  <w:style w:type="character" w:styleId="nfaseIntensa">
    <w:name w:val="Intense Emphasis"/>
    <w:basedOn w:val="Tipodeletrapredefinidodopargrafo"/>
    <w:uiPriority w:val="21"/>
    <w:qFormat/>
    <w:rsid w:val="00AE66F6"/>
    <w:rPr>
      <w:b/>
      <w:bCs/>
      <w:i/>
      <w:iCs/>
    </w:rPr>
  </w:style>
  <w:style w:type="character" w:styleId="RefernciaDiscreta">
    <w:name w:val="Subtle Reference"/>
    <w:basedOn w:val="Tipodeletrapredefinidodopargrafo"/>
    <w:uiPriority w:val="31"/>
    <w:qFormat/>
    <w:rsid w:val="00AE66F6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Tipodeletrapredefinidodopargrafo"/>
    <w:uiPriority w:val="32"/>
    <w:qFormat/>
    <w:rsid w:val="00AE66F6"/>
    <w:rPr>
      <w:b/>
      <w:bCs/>
      <w:smallCaps/>
      <w:spacing w:val="5"/>
      <w:u w:val="single"/>
    </w:rPr>
  </w:style>
  <w:style w:type="character" w:customStyle="1" w:styleId="CabealhoCarcter">
    <w:name w:val="Cabeçalho Carácter"/>
    <w:uiPriority w:val="99"/>
    <w:rsid w:val="00A4106B"/>
    <w:rPr>
      <w:sz w:val="22"/>
      <w:szCs w:val="22"/>
      <w:lang w:eastAsia="en-US"/>
    </w:rPr>
  </w:style>
  <w:style w:type="paragraph" w:styleId="ndice2">
    <w:name w:val="toc 2"/>
    <w:basedOn w:val="Normal"/>
    <w:next w:val="Normal"/>
    <w:autoRedefine/>
    <w:uiPriority w:val="39"/>
    <w:unhideWhenUsed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sz w:val="22"/>
      <w:szCs w:val="22"/>
    </w:rPr>
  </w:style>
  <w:style w:type="paragraph" w:styleId="ndice3">
    <w:name w:val="toc 3"/>
    <w:basedOn w:val="Normal"/>
    <w:next w:val="Normal"/>
    <w:autoRedefine/>
    <w:uiPriority w:val="39"/>
    <w:unhideWhenUsed/>
    <w:rsid w:val="00107319"/>
    <w:pPr>
      <w:tabs>
        <w:tab w:val="left" w:pos="1200"/>
        <w:tab w:val="right" w:leader="dot" w:pos="9465"/>
      </w:tabs>
      <w:spacing w:after="0"/>
    </w:pPr>
    <w:rPr>
      <w:rFonts w:asciiTheme="minorHAnsi" w:hAnsiTheme="minorHAnsi" w:cstheme="minorHAnsi"/>
    </w:rPr>
  </w:style>
  <w:style w:type="paragraph" w:styleId="ndicedeilustraes">
    <w:name w:val="table of figures"/>
    <w:basedOn w:val="Normal"/>
    <w:next w:val="Normal"/>
    <w:uiPriority w:val="99"/>
    <w:rsid w:val="00B450BB"/>
    <w:pPr>
      <w:spacing w:after="0" w:line="360" w:lineRule="auto"/>
      <w:ind w:left="440" w:hanging="440"/>
    </w:pPr>
    <w:rPr>
      <w:rFonts w:asciiTheme="minorHAnsi" w:eastAsia="Times New Roman" w:hAnsiTheme="minorHAnsi" w:cstheme="minorHAnsi"/>
      <w:smallCaps/>
      <w:lang w:eastAsia="pt-PT"/>
    </w:rPr>
  </w:style>
  <w:style w:type="paragraph" w:styleId="Textodecomentrio">
    <w:name w:val="annotation text"/>
    <w:basedOn w:val="Normal"/>
    <w:link w:val="TextodecomentrioCarter"/>
    <w:uiPriority w:val="99"/>
    <w:rsid w:val="00B450BB"/>
    <w:pPr>
      <w:spacing w:after="200" w:line="360" w:lineRule="auto"/>
    </w:pPr>
    <w:rPr>
      <w:rFonts w:ascii="Calibri" w:eastAsia="Calibri" w:hAnsi="Calibri" w:cs="Times New Roman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B450BB"/>
    <w:rPr>
      <w:rFonts w:ascii="Calibri" w:eastAsia="Calibri" w:hAnsi="Calibri" w:cs="Times New Roman"/>
    </w:rPr>
  </w:style>
  <w:style w:type="character" w:customStyle="1" w:styleId="PargrafodaListaCarter">
    <w:name w:val="Parágrafo da Lista Caráter"/>
    <w:link w:val="PargrafodaLista"/>
    <w:uiPriority w:val="34"/>
    <w:locked/>
    <w:rsid w:val="00B450BB"/>
    <w:rPr>
      <w:rFonts w:ascii="Arial" w:hAnsi="Arial"/>
    </w:rPr>
  </w:style>
  <w:style w:type="paragraph" w:customStyle="1" w:styleId="Texto">
    <w:name w:val="Texto"/>
    <w:basedOn w:val="Normal"/>
    <w:rsid w:val="00B450BB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sz w:val="24"/>
      <w:lang w:eastAsia="pt-PT"/>
    </w:rPr>
  </w:style>
  <w:style w:type="paragraph" w:customStyle="1" w:styleId="ebullet3">
    <w:name w:val="ebullet3"/>
    <w:basedOn w:val="Normal"/>
    <w:rsid w:val="00D44340"/>
    <w:pPr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pacing w:before="120" w:line="260" w:lineRule="atLeast"/>
      <w:ind w:left="1418" w:hanging="284"/>
    </w:pPr>
    <w:rPr>
      <w:rFonts w:ascii="Times New Roman" w:eastAsia="Times New Roman" w:hAnsi="Times New Roman" w:cs="Times New Roman"/>
      <w:sz w:val="24"/>
      <w:lang w:val="en-GB" w:eastAsia="pt-PT"/>
    </w:rPr>
  </w:style>
  <w:style w:type="paragraph" w:customStyle="1" w:styleId="TableHDR">
    <w:name w:val="TableHDR"/>
    <w:basedOn w:val="Normal"/>
    <w:rsid w:val="00D44340"/>
    <w:pPr>
      <w:tabs>
        <w:tab w:val="left" w:pos="1134"/>
        <w:tab w:val="left" w:pos="1701"/>
        <w:tab w:val="left" w:pos="2268"/>
      </w:tabs>
      <w:spacing w:line="360" w:lineRule="auto"/>
      <w:jc w:val="center"/>
    </w:pPr>
    <w:rPr>
      <w:rFonts w:ascii="Times New Roman" w:eastAsia="Times New Roman" w:hAnsi="Times New Roman" w:cs="Times New Roman"/>
      <w:b/>
      <w:sz w:val="24"/>
      <w:lang w:val="en-GB" w:eastAsia="pt-PT"/>
    </w:rPr>
  </w:style>
  <w:style w:type="character" w:styleId="Hiperligaovisitada">
    <w:name w:val="FollowedHyperlink"/>
    <w:basedOn w:val="Tipodeletrapredefinidodopargrafo"/>
    <w:uiPriority w:val="99"/>
    <w:unhideWhenUsed/>
    <w:rsid w:val="005B2467"/>
    <w:rPr>
      <w:color w:val="954F72" w:themeColor="followedHyperlink"/>
      <w:u w:val="single"/>
    </w:rPr>
  </w:style>
  <w:style w:type="paragraph" w:styleId="ndice4">
    <w:name w:val="toc 4"/>
    <w:basedOn w:val="Normal"/>
    <w:next w:val="Normal"/>
    <w:autoRedefine/>
    <w:uiPriority w:val="39"/>
    <w:unhideWhenUsed/>
    <w:rsid w:val="00107319"/>
    <w:pPr>
      <w:spacing w:after="0"/>
      <w:ind w:left="600"/>
    </w:pPr>
    <w:rPr>
      <w:rFonts w:asciiTheme="minorHAnsi" w:hAnsiTheme="minorHAnsi" w:cstheme="minorHAnsi"/>
    </w:rPr>
  </w:style>
  <w:style w:type="paragraph" w:styleId="ndice5">
    <w:name w:val="toc 5"/>
    <w:basedOn w:val="Normal"/>
    <w:next w:val="Normal"/>
    <w:autoRedefine/>
    <w:uiPriority w:val="39"/>
    <w:unhideWhenUsed/>
    <w:rsid w:val="00107319"/>
    <w:pPr>
      <w:spacing w:after="0"/>
      <w:ind w:left="800"/>
    </w:pPr>
    <w:rPr>
      <w:rFonts w:asciiTheme="minorHAnsi" w:hAnsiTheme="minorHAnsi" w:cstheme="minorHAnsi"/>
    </w:rPr>
  </w:style>
  <w:style w:type="paragraph" w:styleId="ndice6">
    <w:name w:val="toc 6"/>
    <w:basedOn w:val="Normal"/>
    <w:next w:val="Normal"/>
    <w:autoRedefine/>
    <w:uiPriority w:val="39"/>
    <w:unhideWhenUsed/>
    <w:rsid w:val="00107319"/>
    <w:pPr>
      <w:spacing w:after="0"/>
      <w:ind w:left="1000"/>
    </w:pPr>
    <w:rPr>
      <w:rFonts w:asciiTheme="minorHAnsi" w:hAnsiTheme="minorHAnsi" w:cstheme="minorHAnsi"/>
    </w:rPr>
  </w:style>
  <w:style w:type="paragraph" w:styleId="ndice7">
    <w:name w:val="toc 7"/>
    <w:basedOn w:val="Normal"/>
    <w:next w:val="Normal"/>
    <w:autoRedefine/>
    <w:uiPriority w:val="39"/>
    <w:unhideWhenUsed/>
    <w:rsid w:val="00107319"/>
    <w:pPr>
      <w:spacing w:after="0"/>
      <w:ind w:left="1200"/>
    </w:pPr>
    <w:rPr>
      <w:rFonts w:asciiTheme="minorHAnsi" w:hAnsiTheme="minorHAnsi" w:cstheme="minorHAnsi"/>
    </w:rPr>
  </w:style>
  <w:style w:type="paragraph" w:styleId="ndice8">
    <w:name w:val="toc 8"/>
    <w:basedOn w:val="Normal"/>
    <w:next w:val="Normal"/>
    <w:autoRedefine/>
    <w:uiPriority w:val="39"/>
    <w:unhideWhenUsed/>
    <w:rsid w:val="00107319"/>
    <w:pPr>
      <w:spacing w:after="0"/>
      <w:ind w:left="1400"/>
    </w:pPr>
    <w:rPr>
      <w:rFonts w:asciiTheme="minorHAnsi" w:hAnsiTheme="minorHAnsi" w:cstheme="minorHAnsi"/>
    </w:rPr>
  </w:style>
  <w:style w:type="paragraph" w:styleId="ndice9">
    <w:name w:val="toc 9"/>
    <w:basedOn w:val="Normal"/>
    <w:next w:val="Normal"/>
    <w:autoRedefine/>
    <w:uiPriority w:val="39"/>
    <w:unhideWhenUsed/>
    <w:rsid w:val="00107319"/>
    <w:pPr>
      <w:spacing w:after="0"/>
      <w:ind w:left="1600"/>
    </w:pPr>
    <w:rPr>
      <w:rFonts w:asciiTheme="minorHAnsi" w:hAnsiTheme="minorHAnsi" w:cstheme="minorHAnsi"/>
    </w:rPr>
  </w:style>
  <w:style w:type="character" w:styleId="Refdecomentrio">
    <w:name w:val="annotation reference"/>
    <w:uiPriority w:val="99"/>
    <w:rsid w:val="00DB72F5"/>
    <w:rPr>
      <w:rFonts w:cs="Times New Roman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semiHidden/>
    <w:unhideWhenUsed/>
    <w:rsid w:val="00DB72F5"/>
    <w:pPr>
      <w:spacing w:after="0"/>
    </w:pPr>
    <w:rPr>
      <w:rFonts w:ascii="Arial" w:eastAsia="Times New Roman" w:hAnsi="Arial"/>
      <w:b/>
      <w:bCs/>
      <w:lang w:eastAsia="pt-PT"/>
    </w:rPr>
  </w:style>
  <w:style w:type="character" w:customStyle="1" w:styleId="AssuntodecomentrioCarter">
    <w:name w:val="Assunto de comentário Caráter"/>
    <w:basedOn w:val="TextodecomentrioCarter"/>
    <w:link w:val="Assuntodecomentrio"/>
    <w:semiHidden/>
    <w:rsid w:val="00DB72F5"/>
    <w:rPr>
      <w:rFonts w:ascii="Arial" w:eastAsia="Times New Roman" w:hAnsi="Arial" w:cs="Times New Roman"/>
      <w:b/>
      <w:bCs/>
      <w:lang w:eastAsia="pt-PT"/>
    </w:rPr>
  </w:style>
  <w:style w:type="paragraph" w:customStyle="1" w:styleId="DGITACabecalhoDGITA">
    <w:name w:val="DGITACabecalhoDGITA"/>
    <w:basedOn w:val="Normal"/>
    <w:rsid w:val="00DB72F5"/>
    <w:pPr>
      <w:spacing w:line="220" w:lineRule="exact"/>
    </w:pPr>
    <w:rPr>
      <w:rFonts w:eastAsia="Times New Roman" w:cs="Times New Roman"/>
      <w:sz w:val="18"/>
      <w:lang w:eastAsia="pt-PT"/>
    </w:rPr>
  </w:style>
  <w:style w:type="paragraph" w:styleId="NormalWeb">
    <w:name w:val="Normal (Web)"/>
    <w:basedOn w:val="Normal"/>
    <w:uiPriority w:val="99"/>
    <w:unhideWhenUsed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eviso">
    <w:name w:val="Revision"/>
    <w:hidden/>
    <w:uiPriority w:val="99"/>
    <w:semiHidden/>
    <w:rsid w:val="00DB72F5"/>
    <w:pPr>
      <w:spacing w:after="0" w:line="240" w:lineRule="auto"/>
    </w:pPr>
    <w:rPr>
      <w:rFonts w:ascii="Arial" w:eastAsia="Times New Roman" w:hAnsi="Arial" w:cs="Times New Roman"/>
      <w:sz w:val="22"/>
      <w:lang w:eastAsia="pt-PT"/>
    </w:rPr>
  </w:style>
  <w:style w:type="character" w:styleId="TextodoMarcadordePosio">
    <w:name w:val="Placeholder Text"/>
    <w:basedOn w:val="Tipodeletrapredefinidodopargrafo"/>
    <w:uiPriority w:val="99"/>
    <w:semiHidden/>
    <w:rsid w:val="00DB72F5"/>
    <w:rPr>
      <w:color w:val="808080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DB72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en-US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DB72F5"/>
    <w:rPr>
      <w:rFonts w:ascii="Courier New" w:eastAsia="Times New Roman" w:hAnsi="Courier New" w:cs="Courier New"/>
      <w:lang w:val="en-US"/>
    </w:rPr>
  </w:style>
  <w:style w:type="paragraph" w:customStyle="1" w:styleId="msonormal0">
    <w:name w:val="msonormal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diceremissivo1">
    <w:name w:val="index 1"/>
    <w:basedOn w:val="Normal"/>
    <w:next w:val="Normal"/>
    <w:autoRedefine/>
    <w:uiPriority w:val="99"/>
    <w:unhideWhenUsed/>
    <w:rsid w:val="00DB72F5"/>
    <w:pPr>
      <w:spacing w:after="0" w:line="240" w:lineRule="auto"/>
      <w:ind w:left="200" w:hanging="20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2">
    <w:name w:val="index 2"/>
    <w:basedOn w:val="Normal"/>
    <w:next w:val="Normal"/>
    <w:autoRedefine/>
    <w:uiPriority w:val="99"/>
    <w:unhideWhenUsed/>
    <w:rsid w:val="00DB72F5"/>
    <w:pPr>
      <w:spacing w:after="0" w:line="240" w:lineRule="auto"/>
      <w:ind w:left="4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3">
    <w:name w:val="index 3"/>
    <w:basedOn w:val="Normal"/>
    <w:next w:val="Normal"/>
    <w:autoRedefine/>
    <w:uiPriority w:val="99"/>
    <w:unhideWhenUsed/>
    <w:rsid w:val="00DB72F5"/>
    <w:pPr>
      <w:spacing w:after="0" w:line="240" w:lineRule="auto"/>
      <w:ind w:left="7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4">
    <w:name w:val="index 4"/>
    <w:basedOn w:val="Normal"/>
    <w:next w:val="Normal"/>
    <w:autoRedefine/>
    <w:uiPriority w:val="99"/>
    <w:unhideWhenUsed/>
    <w:rsid w:val="00DB72F5"/>
    <w:pPr>
      <w:spacing w:after="0" w:line="240" w:lineRule="auto"/>
      <w:ind w:left="9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5">
    <w:name w:val="index 5"/>
    <w:basedOn w:val="Normal"/>
    <w:next w:val="Normal"/>
    <w:autoRedefine/>
    <w:uiPriority w:val="99"/>
    <w:unhideWhenUsed/>
    <w:rsid w:val="00DB72F5"/>
    <w:pPr>
      <w:spacing w:after="0" w:line="240" w:lineRule="auto"/>
      <w:ind w:left="120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6">
    <w:name w:val="index 6"/>
    <w:basedOn w:val="Normal"/>
    <w:next w:val="Normal"/>
    <w:autoRedefine/>
    <w:uiPriority w:val="99"/>
    <w:unhideWhenUsed/>
    <w:rsid w:val="00DB72F5"/>
    <w:pPr>
      <w:spacing w:after="0" w:line="240" w:lineRule="auto"/>
      <w:ind w:left="14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7">
    <w:name w:val="index 7"/>
    <w:basedOn w:val="Normal"/>
    <w:next w:val="Normal"/>
    <w:autoRedefine/>
    <w:uiPriority w:val="99"/>
    <w:unhideWhenUsed/>
    <w:rsid w:val="00DB72F5"/>
    <w:pPr>
      <w:spacing w:after="0" w:line="240" w:lineRule="auto"/>
      <w:ind w:left="16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8">
    <w:name w:val="index 8"/>
    <w:basedOn w:val="Normal"/>
    <w:next w:val="Normal"/>
    <w:autoRedefine/>
    <w:uiPriority w:val="99"/>
    <w:unhideWhenUsed/>
    <w:rsid w:val="00DB72F5"/>
    <w:pPr>
      <w:spacing w:after="0" w:line="240" w:lineRule="auto"/>
      <w:ind w:left="19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9">
    <w:name w:val="index 9"/>
    <w:basedOn w:val="Normal"/>
    <w:next w:val="Normal"/>
    <w:autoRedefine/>
    <w:uiPriority w:val="99"/>
    <w:unhideWhenUsed/>
    <w:rsid w:val="00DB72F5"/>
    <w:pPr>
      <w:spacing w:after="0" w:line="240" w:lineRule="auto"/>
      <w:ind w:left="21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Avanonormal">
    <w:name w:val="Normal Indent"/>
    <w:basedOn w:val="Normal"/>
    <w:uiPriority w:val="99"/>
    <w:unhideWhenUsed/>
    <w:rsid w:val="00DB72F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lang w:val="en-US"/>
    </w:rPr>
  </w:style>
  <w:style w:type="paragraph" w:styleId="Textodenotaderodap">
    <w:name w:val="footnote text"/>
    <w:basedOn w:val="Normal"/>
    <w:link w:val="Textodenotaderodap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customStyle="1" w:styleId="ndiceremissivo11">
    <w:name w:val="Índice remissivo 11"/>
    <w:basedOn w:val="Normal"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Cabealhodendiceremissivo">
    <w:name w:val="index heading"/>
    <w:basedOn w:val="Normal"/>
    <w:next w:val="ndiceremissivo11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Destinatrio">
    <w:name w:val="envelope address"/>
    <w:basedOn w:val="Normal"/>
    <w:uiPriority w:val="99"/>
    <w:unhideWhenUsed/>
    <w:rsid w:val="00DB72F5"/>
    <w:pPr>
      <w:framePr w:w="7938" w:h="1984" w:hSpace="141" w:wrap="auto" w:hAnchor="page" w:xAlign="center" w:yAlign="bottom"/>
      <w:spacing w:after="0" w:line="240" w:lineRule="auto"/>
      <w:ind w:left="2835"/>
    </w:pPr>
    <w:rPr>
      <w:rFonts w:eastAsia="Times New Roman" w:cs="Times New Roman"/>
      <w:sz w:val="24"/>
      <w:lang w:val="en-US"/>
    </w:rPr>
  </w:style>
  <w:style w:type="paragraph" w:styleId="Remetente">
    <w:name w:val="envelope return"/>
    <w:basedOn w:val="Normal"/>
    <w:uiPriority w:val="99"/>
    <w:unhideWhenUsed/>
    <w:rsid w:val="00DB72F5"/>
    <w:pPr>
      <w:spacing w:after="0" w:line="240" w:lineRule="auto"/>
    </w:pPr>
    <w:rPr>
      <w:rFonts w:eastAsia="Times New Roman" w:cs="Times New Roman"/>
      <w:lang w:val="en-US"/>
    </w:rPr>
  </w:style>
  <w:style w:type="paragraph" w:styleId="Textodenotadefim">
    <w:name w:val="endnote text"/>
    <w:basedOn w:val="Normal"/>
    <w:link w:val="Textodenotadefim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rsid w:val="00DB72F5"/>
    <w:rPr>
      <w:rFonts w:ascii="Times New Roman" w:eastAsia="Times New Roman" w:hAnsi="Times New Roman" w:cs="Times New Roman"/>
      <w:lang w:val="en-US"/>
    </w:rPr>
  </w:style>
  <w:style w:type="paragraph" w:styleId="ndicedeautoridades">
    <w:name w:val="table of authorities"/>
    <w:basedOn w:val="Normal"/>
    <w:next w:val="Normal"/>
    <w:uiPriority w:val="99"/>
    <w:unhideWhenUsed/>
    <w:rsid w:val="00DB72F5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Textodemacro">
    <w:name w:val="macro"/>
    <w:link w:val="TextodemacroCarter"/>
    <w:uiPriority w:val="99"/>
    <w:unhideWhenUsed/>
    <w:rsid w:val="00DB72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TextodemacroCarter">
    <w:name w:val="Texto de macro Caráter"/>
    <w:basedOn w:val="Tipodeletrapredefinidodopargrafo"/>
    <w:link w:val="Textodemacro"/>
    <w:uiPriority w:val="99"/>
    <w:rsid w:val="00DB72F5"/>
    <w:rPr>
      <w:rFonts w:ascii="Courier New" w:eastAsia="Times New Roman" w:hAnsi="Courier New" w:cs="Times New Roman"/>
      <w:lang w:val="en-US"/>
    </w:rPr>
  </w:style>
  <w:style w:type="paragraph" w:styleId="Cabealhodendicedeautoridades">
    <w:name w:val="toa heading"/>
    <w:basedOn w:val="Normal"/>
    <w:next w:val="Normal"/>
    <w:uiPriority w:val="99"/>
    <w:unhideWhenUsed/>
    <w:rsid w:val="00DB72F5"/>
    <w:pPr>
      <w:spacing w:before="120" w:after="0" w:line="240" w:lineRule="auto"/>
    </w:pPr>
    <w:rPr>
      <w:rFonts w:eastAsia="Times New Roman" w:cs="Times New Roman"/>
      <w:b/>
      <w:sz w:val="24"/>
      <w:lang w:val="en-US"/>
    </w:rPr>
  </w:style>
  <w:style w:type="paragraph" w:styleId="Lista">
    <w:name w:val="List"/>
    <w:basedOn w:val="Normal"/>
    <w:uiPriority w:val="99"/>
    <w:unhideWhenUsed/>
    <w:rsid w:val="00DB72F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">
    <w:name w:val="List Bullet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">
    <w:name w:val="List Number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2">
    <w:name w:val="List 2"/>
    <w:basedOn w:val="Normal"/>
    <w:uiPriority w:val="99"/>
    <w:unhideWhenUsed/>
    <w:rsid w:val="00DB72F5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3">
    <w:name w:val="List 3"/>
    <w:basedOn w:val="Normal"/>
    <w:uiPriority w:val="99"/>
    <w:unhideWhenUsed/>
    <w:rsid w:val="00DB72F5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4">
    <w:name w:val="List 4"/>
    <w:basedOn w:val="Normal"/>
    <w:uiPriority w:val="99"/>
    <w:unhideWhenUsed/>
    <w:rsid w:val="00DB72F5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5">
    <w:name w:val="List 5"/>
    <w:basedOn w:val="Normal"/>
    <w:uiPriority w:val="99"/>
    <w:unhideWhenUsed/>
    <w:rsid w:val="00DB72F5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2">
    <w:name w:val="List Bullet 2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3">
    <w:name w:val="List Bullet 3"/>
    <w:basedOn w:val="Normal"/>
    <w:autoRedefine/>
    <w:uiPriority w:val="99"/>
    <w:unhideWhenUsed/>
    <w:rsid w:val="00DB72F5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4">
    <w:name w:val="List Bullet 4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5">
    <w:name w:val="List Bullet 5"/>
    <w:basedOn w:val="Normal"/>
    <w:autoRedefine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2">
    <w:name w:val="List Number 2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3">
    <w:name w:val="List Number 3"/>
    <w:basedOn w:val="Normal"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4">
    <w:name w:val="List Number 4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5">
    <w:name w:val="List Number 5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Rematedecarta">
    <w:name w:val="Closing"/>
    <w:basedOn w:val="Normal"/>
    <w:link w:val="RematedecartaCarter"/>
    <w:uiPriority w:val="99"/>
    <w:unhideWhenUsed/>
    <w:rsid w:val="00DB72F5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RematedecartaCarter">
    <w:name w:val="Remate de carta Caráter"/>
    <w:basedOn w:val="Tipodeletrapredefinidodopargrafo"/>
    <w:link w:val="Rematedecar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Assinatura">
    <w:name w:val="Signature"/>
    <w:basedOn w:val="Normal"/>
    <w:link w:val="AssinaturaCarter"/>
    <w:uiPriority w:val="99"/>
    <w:unhideWhenUsed/>
    <w:rsid w:val="00DB72F5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AssinaturaCarter">
    <w:name w:val="Assinatura Caráter"/>
    <w:basedOn w:val="Tipodeletrapredefinidodopargrafo"/>
    <w:link w:val="Assinatur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">
    <w:name w:val="Body Text"/>
    <w:basedOn w:val="Normal"/>
    <w:link w:val="CorpodetextoCarter"/>
    <w:uiPriority w:val="99"/>
    <w:unhideWhenUsed/>
    <w:rsid w:val="00DB72F5"/>
    <w:pPr>
      <w:spacing w:after="0" w:line="240" w:lineRule="auto"/>
      <w:ind w:right="-856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DB72F5"/>
    <w:rPr>
      <w:rFonts w:ascii="Times New Roman" w:eastAsia="Times New Roman" w:hAnsi="Times New Roman" w:cs="Times New Roman"/>
      <w:sz w:val="18"/>
      <w:lang w:val="en-US"/>
    </w:rPr>
  </w:style>
  <w:style w:type="paragraph" w:styleId="Avanodecorpodetexto">
    <w:name w:val="Body Text Indent"/>
    <w:basedOn w:val="Normal"/>
    <w:link w:val="AvanodecorpodetextoCarter"/>
    <w:uiPriority w:val="99"/>
    <w:unhideWhenUsed/>
    <w:rsid w:val="00DB72F5"/>
    <w:pPr>
      <w:snapToGrid w:val="0"/>
      <w:spacing w:after="0" w:line="240" w:lineRule="auto"/>
      <w:ind w:left="284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uiPriority w:val="99"/>
    <w:rsid w:val="00DB72F5"/>
    <w:rPr>
      <w:rFonts w:ascii="Times New Roman" w:eastAsia="Times New Roman" w:hAnsi="Times New Roman" w:cs="Times New Roman"/>
      <w:color w:val="000000"/>
      <w:sz w:val="24"/>
      <w:lang w:val="en-US"/>
    </w:rPr>
  </w:style>
  <w:style w:type="paragraph" w:styleId="Listadecont">
    <w:name w:val="List Continue"/>
    <w:basedOn w:val="Normal"/>
    <w:uiPriority w:val="99"/>
    <w:unhideWhenUsed/>
    <w:rsid w:val="00DB72F5"/>
    <w:pPr>
      <w:spacing w:line="240" w:lineRule="auto"/>
      <w:ind w:left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2">
    <w:name w:val="List Continue 2"/>
    <w:basedOn w:val="Normal"/>
    <w:uiPriority w:val="99"/>
    <w:unhideWhenUsed/>
    <w:rsid w:val="00DB72F5"/>
    <w:pPr>
      <w:spacing w:line="240" w:lineRule="auto"/>
      <w:ind w:left="566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3">
    <w:name w:val="List Continue 3"/>
    <w:basedOn w:val="Normal"/>
    <w:uiPriority w:val="99"/>
    <w:unhideWhenUsed/>
    <w:rsid w:val="00DB72F5"/>
    <w:pPr>
      <w:spacing w:line="240" w:lineRule="auto"/>
      <w:ind w:left="849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4">
    <w:name w:val="List Continue 4"/>
    <w:basedOn w:val="Normal"/>
    <w:uiPriority w:val="99"/>
    <w:unhideWhenUsed/>
    <w:rsid w:val="00DB72F5"/>
    <w:pPr>
      <w:spacing w:line="240" w:lineRule="auto"/>
      <w:ind w:left="11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5">
    <w:name w:val="List Continue 5"/>
    <w:basedOn w:val="Normal"/>
    <w:uiPriority w:val="99"/>
    <w:unhideWhenUsed/>
    <w:rsid w:val="00DB72F5"/>
    <w:pPr>
      <w:spacing w:line="240" w:lineRule="auto"/>
      <w:ind w:left="1415"/>
    </w:pPr>
    <w:rPr>
      <w:rFonts w:ascii="Times New Roman" w:eastAsia="Times New Roman" w:hAnsi="Times New Roman" w:cs="Times New Roman"/>
      <w:sz w:val="24"/>
      <w:lang w:val="en-US"/>
    </w:rPr>
  </w:style>
  <w:style w:type="paragraph" w:styleId="Cabealhodamensagem">
    <w:name w:val="Message Header"/>
    <w:basedOn w:val="Normal"/>
    <w:link w:val="CabealhodamensagemCarter"/>
    <w:uiPriority w:val="99"/>
    <w:unhideWhenUsed/>
    <w:rsid w:val="00DB72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="Times New Roman" w:cs="Times New Roman"/>
      <w:sz w:val="24"/>
      <w:lang w:val="en-US"/>
    </w:rPr>
  </w:style>
  <w:style w:type="character" w:customStyle="1" w:styleId="CabealhodamensagemCarter">
    <w:name w:val="Cabeçalho da mensagem Caráter"/>
    <w:basedOn w:val="Tipodeletrapredefinidodopargrafo"/>
    <w:link w:val="Cabealhodamensagem"/>
    <w:uiPriority w:val="99"/>
    <w:rsid w:val="00DB72F5"/>
    <w:rPr>
      <w:rFonts w:ascii="Arial" w:eastAsia="Times New Roman" w:hAnsi="Arial" w:cs="Times New Roman"/>
      <w:sz w:val="24"/>
      <w:shd w:val="pct20" w:color="auto" w:fill="auto"/>
      <w:lang w:val="en-US"/>
    </w:rPr>
  </w:style>
  <w:style w:type="paragraph" w:styleId="Inciodecarta">
    <w:name w:val="Salutation"/>
    <w:basedOn w:val="Normal"/>
    <w:next w:val="Normal"/>
    <w:link w:val="Inciodecar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InciodecartaCarter">
    <w:name w:val="Início de carta Caráter"/>
    <w:basedOn w:val="Tipodeletrapredefinidodopargrafo"/>
    <w:link w:val="Inciodecar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Data">
    <w:name w:val="Date"/>
    <w:basedOn w:val="Normal"/>
    <w:next w:val="Normal"/>
    <w:link w:val="Da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DataCarter">
    <w:name w:val="Data Caráter"/>
    <w:basedOn w:val="Tipodeletrapredefinidodopargrafo"/>
    <w:link w:val="Da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abealhodanota">
    <w:name w:val="Note Heading"/>
    <w:basedOn w:val="Normal"/>
    <w:next w:val="Normal"/>
    <w:link w:val="Cabealhodano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CabealhodanotaCarter">
    <w:name w:val="Cabeçalho da nota Caráter"/>
    <w:basedOn w:val="Tipodeletrapredefinidodopargrafo"/>
    <w:link w:val="Cabealhodano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2">
    <w:name w:val="Body Text 2"/>
    <w:basedOn w:val="Normal"/>
    <w:link w:val="Corpodetexto2Carter"/>
    <w:uiPriority w:val="99"/>
    <w:unhideWhenUsed/>
    <w:rsid w:val="00DB72F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Corpodetexto2Carter">
    <w:name w:val="Corpo de texto 2 Caráter"/>
    <w:basedOn w:val="Tipodeletrapredefinidodopargrafo"/>
    <w:link w:val="Corpodetexto2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3">
    <w:name w:val="Body Text 3"/>
    <w:basedOn w:val="Normal"/>
    <w:link w:val="Corpodetexto3Carter"/>
    <w:uiPriority w:val="99"/>
    <w:unhideWhenUsed/>
    <w:rsid w:val="00DB72F5"/>
    <w:pPr>
      <w:spacing w:after="0" w:line="240" w:lineRule="auto"/>
    </w:pPr>
    <w:rPr>
      <w:rFonts w:eastAsia="Times New Roman" w:cs="Times New Roman"/>
      <w:b/>
      <w:smallCaps/>
      <w:sz w:val="16"/>
      <w:lang w:val="en-US"/>
    </w:rPr>
  </w:style>
  <w:style w:type="character" w:customStyle="1" w:styleId="Corpodetexto3Carter">
    <w:name w:val="Corpo de texto 3 Caráter"/>
    <w:basedOn w:val="Tipodeletrapredefinidodopargrafo"/>
    <w:link w:val="Corpodetexto3"/>
    <w:uiPriority w:val="99"/>
    <w:rsid w:val="00DB72F5"/>
    <w:rPr>
      <w:rFonts w:ascii="Arial" w:eastAsia="Times New Roman" w:hAnsi="Arial" w:cs="Times New Roman"/>
      <w:b/>
      <w:smallCaps/>
      <w:sz w:val="16"/>
      <w:lang w:val="en-US"/>
    </w:rPr>
  </w:style>
  <w:style w:type="paragraph" w:styleId="Avanodecorpodetexto2">
    <w:name w:val="Body Text Indent 2"/>
    <w:basedOn w:val="Normal"/>
    <w:link w:val="Avanodecorpodetexto2Carter"/>
    <w:uiPriority w:val="99"/>
    <w:unhideWhenUsed/>
    <w:rsid w:val="00DB72F5"/>
    <w:pPr>
      <w:snapToGrid w:val="0"/>
      <w:spacing w:after="0" w:line="240" w:lineRule="auto"/>
      <w:ind w:left="284" w:firstLine="76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Avanodecorpodetexto2Carter">
    <w:name w:val="Avanço de corpo de texto 2 Caráter"/>
    <w:basedOn w:val="Tipodeletrapredefinidodopargrafo"/>
    <w:link w:val="Avanodecorpodetexto2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Avanodecorpodetexto3">
    <w:name w:val="Body Text Indent 3"/>
    <w:basedOn w:val="Normal"/>
    <w:link w:val="Avanodecorpodetexto3Carter"/>
    <w:uiPriority w:val="99"/>
    <w:unhideWhenUsed/>
    <w:rsid w:val="00DB72F5"/>
    <w:pPr>
      <w:spacing w:before="60" w:after="60" w:line="240" w:lineRule="auto"/>
      <w:ind w:left="470" w:hanging="470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Avanodecorpodetexto3Carter">
    <w:name w:val="Avanço de corpo de texto 3 Caráter"/>
    <w:basedOn w:val="Tipodeletrapredefinidodopargrafo"/>
    <w:link w:val="Avanodecorpodetexto3"/>
    <w:uiPriority w:val="99"/>
    <w:rsid w:val="00DB72F5"/>
    <w:rPr>
      <w:rFonts w:ascii="Times New Roman" w:eastAsia="Times New Roman" w:hAnsi="Times New Roman" w:cs="Times New Roman"/>
      <w:sz w:val="18"/>
      <w:lang w:val="en-US"/>
    </w:rPr>
  </w:style>
  <w:style w:type="paragraph" w:styleId="Textodebloco">
    <w:name w:val="Block Text"/>
    <w:basedOn w:val="Normal"/>
    <w:uiPriority w:val="99"/>
    <w:unhideWhenUsed/>
    <w:rsid w:val="00DB72F5"/>
    <w:pPr>
      <w:spacing w:line="240" w:lineRule="auto"/>
      <w:ind w:left="1440" w:right="1440"/>
    </w:pPr>
    <w:rPr>
      <w:rFonts w:ascii="Times New Roman" w:eastAsia="Times New Roman" w:hAnsi="Times New Roman" w:cs="Times New Roman"/>
      <w:sz w:val="24"/>
      <w:lang w:val="en-US"/>
    </w:rPr>
  </w:style>
  <w:style w:type="paragraph" w:styleId="Mapadodocumento">
    <w:name w:val="Document Map"/>
    <w:basedOn w:val="Normal"/>
    <w:link w:val="MapadodocumentoCarter"/>
    <w:uiPriority w:val="99"/>
    <w:unhideWhenUsed/>
    <w:rsid w:val="00DB72F5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lang w:val="en-US"/>
    </w:rPr>
  </w:style>
  <w:style w:type="character" w:customStyle="1" w:styleId="MapadodocumentoCarter">
    <w:name w:val="Mapa do documento Caráter"/>
    <w:basedOn w:val="Tipodeletrapredefinidodopargrafo"/>
    <w:link w:val="Mapadodocumento"/>
    <w:uiPriority w:val="99"/>
    <w:rsid w:val="00DB72F5"/>
    <w:rPr>
      <w:rFonts w:ascii="Tahoma" w:eastAsia="Times New Roman" w:hAnsi="Tahoma" w:cs="Times New Roman"/>
      <w:sz w:val="24"/>
      <w:shd w:val="clear" w:color="auto" w:fill="000080"/>
      <w:lang w:val="en-US"/>
    </w:rPr>
  </w:style>
  <w:style w:type="paragraph" w:styleId="Textosimples">
    <w:name w:val="Plain Text"/>
    <w:basedOn w:val="Normal"/>
    <w:link w:val="TextosimplesCarter"/>
    <w:uiPriority w:val="99"/>
    <w:unhideWhenUsed/>
    <w:rsid w:val="00DB72F5"/>
    <w:pPr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TextosimplesCarter">
    <w:name w:val="Texto simples Caráter"/>
    <w:basedOn w:val="Tipodeletrapredefinidodopargrafo"/>
    <w:link w:val="Textosimples"/>
    <w:uiPriority w:val="99"/>
    <w:rsid w:val="00DB72F5"/>
    <w:rPr>
      <w:rFonts w:ascii="Courier New" w:eastAsia="Times New Roman" w:hAnsi="Courier New" w:cs="Times New Roman"/>
      <w:lang w:val="en-US"/>
    </w:rPr>
  </w:style>
  <w:style w:type="paragraph" w:customStyle="1" w:styleId="TEDI">
    <w:name w:val="TEDI"/>
    <w:rsid w:val="00DB72F5"/>
    <w:pPr>
      <w:tabs>
        <w:tab w:val="left" w:pos="0"/>
        <w:tab w:val="left" w:pos="739"/>
        <w:tab w:val="left" w:pos="6758"/>
        <w:tab w:val="left" w:pos="7814"/>
        <w:tab w:val="left" w:pos="8131"/>
        <w:tab w:val="left" w:pos="8870"/>
        <w:tab w:val="left" w:pos="9360"/>
        <w:tab w:val="left" w:pos="9648"/>
        <w:tab w:val="left" w:pos="11520"/>
      </w:tabs>
      <w:suppressAutoHyphens/>
      <w:spacing w:before="60" w:after="60" w:line="240" w:lineRule="auto"/>
    </w:pPr>
    <w:rPr>
      <w:rFonts w:ascii="Times New Roman" w:eastAsia="Times New Roman" w:hAnsi="Times New Roman" w:cs="Times New Roman"/>
      <w:sz w:val="16"/>
      <w:lang w:val="en-US"/>
    </w:rPr>
  </w:style>
  <w:style w:type="paragraph" w:customStyle="1" w:styleId="Ttulo30">
    <w:name w:val="Título3"/>
    <w:rsid w:val="00DB72F5"/>
    <w:pPr>
      <w:spacing w:after="0" w:line="200" w:lineRule="exact"/>
      <w:jc w:val="both"/>
    </w:pPr>
    <w:rPr>
      <w:rFonts w:ascii="Arial" w:eastAsia="Times New Roman" w:hAnsi="Arial" w:cs="Times New Roman"/>
      <w:lang w:val="en-US"/>
    </w:rPr>
  </w:style>
  <w:style w:type="paragraph" w:customStyle="1" w:styleId="Exemplo">
    <w:name w:val="Exemplo"/>
    <w:basedOn w:val="Normal"/>
    <w:autoRedefine/>
    <w:rsid w:val="00DB72F5"/>
    <w:pPr>
      <w:spacing w:before="120" w:after="0" w:line="240" w:lineRule="auto"/>
      <w:ind w:left="284"/>
    </w:pPr>
    <w:rPr>
      <w:rFonts w:ascii="Times New Roman" w:eastAsia="Times New Roman" w:hAnsi="Times New Roman" w:cs="Times New Roman"/>
      <w:b/>
      <w:color w:val="808080"/>
      <w:sz w:val="24"/>
      <w:lang w:val="en-US"/>
    </w:rPr>
  </w:style>
  <w:style w:type="paragraph" w:customStyle="1" w:styleId="segtop3">
    <w:name w:val="seg_top3"/>
    <w:basedOn w:val="Normal"/>
    <w:next w:val="Normal"/>
    <w:rsid w:val="00DB72F5"/>
    <w:pPr>
      <w:keepNext/>
      <w:pBdr>
        <w:top w:val="single" w:sz="6" w:space="1" w:color="auto"/>
        <w:bottom w:val="single" w:sz="6" w:space="1" w:color="auto"/>
      </w:pBdr>
      <w:tabs>
        <w:tab w:val="left" w:pos="567"/>
        <w:tab w:val="left" w:pos="4536"/>
        <w:tab w:val="left" w:pos="4678"/>
      </w:tabs>
      <w:spacing w:after="60" w:line="240" w:lineRule="auto"/>
      <w:ind w:left="4678" w:hanging="4678"/>
    </w:pPr>
    <w:rPr>
      <w:rFonts w:ascii="Times New Roman" w:eastAsia="Times New Roman" w:hAnsi="Times New Roman" w:cs="Times New Roman"/>
      <w:sz w:val="18"/>
      <w:lang w:val="nl-NL"/>
    </w:rPr>
  </w:style>
  <w:style w:type="paragraph" w:customStyle="1" w:styleId="Table8">
    <w:name w:val="Table8"/>
    <w:basedOn w:val="Normal"/>
    <w:rsid w:val="00DB72F5"/>
    <w:pPr>
      <w:keepLines/>
      <w:tabs>
        <w:tab w:val="left" w:pos="567"/>
        <w:tab w:val="left" w:pos="1134"/>
        <w:tab w:val="left" w:pos="1701"/>
      </w:tabs>
      <w:spacing w:before="40" w:after="40" w:line="240" w:lineRule="auto"/>
    </w:pPr>
    <w:rPr>
      <w:rFonts w:eastAsia="Times New Roman" w:cs="Times New Roman"/>
      <w:sz w:val="16"/>
      <w:lang w:val="en-GB"/>
    </w:rPr>
  </w:style>
  <w:style w:type="paragraph" w:customStyle="1" w:styleId="Corpodetexto1">
    <w:name w:val="Corpo de texto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imeiroavanodecorpodetexto">
    <w:name w:val="Body Text First Indent"/>
    <w:basedOn w:val="Corpodetexto1"/>
    <w:link w:val="PrimeiroavanodecorpodetextoCarter"/>
    <w:uiPriority w:val="99"/>
    <w:unhideWhenUsed/>
    <w:rsid w:val="00DB72F5"/>
    <w:pPr>
      <w:spacing w:before="0" w:beforeAutospacing="0" w:after="120" w:afterAutospacing="0"/>
      <w:ind w:firstLine="210"/>
    </w:pPr>
    <w:rPr>
      <w:szCs w:val="20"/>
    </w:rPr>
  </w:style>
  <w:style w:type="character" w:customStyle="1" w:styleId="PrimeiroavanodecorpodetextoCarter">
    <w:name w:val="Primeiro avanço de corpo de texto Caráter"/>
    <w:basedOn w:val="CorpodetextoCarter"/>
    <w:link w:val="Primeiroavanodecorpodetexto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customStyle="1" w:styleId="Ttulo11">
    <w:name w:val="Título 11"/>
    <w:basedOn w:val="Normal"/>
    <w:rsid w:val="00DB72F5"/>
    <w:pPr>
      <w:numPr>
        <w:numId w:val="43"/>
      </w:numPr>
      <w:tabs>
        <w:tab w:val="clear" w:pos="420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tulo21">
    <w:name w:val="Título 2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egmap">
    <w:name w:val="seg_map"/>
    <w:basedOn w:val="Ttulo21"/>
    <w:rsid w:val="00DB72F5"/>
    <w:pPr>
      <w:keepNext/>
      <w:tabs>
        <w:tab w:val="num" w:pos="0"/>
        <w:tab w:val="left" w:pos="90"/>
        <w:tab w:val="left" w:pos="360"/>
        <w:tab w:val="left" w:pos="567"/>
        <w:tab w:val="left" w:pos="3686"/>
        <w:tab w:val="left" w:pos="3969"/>
        <w:tab w:val="left" w:pos="4536"/>
        <w:tab w:val="left" w:pos="4678"/>
      </w:tabs>
      <w:spacing w:before="0" w:beforeAutospacing="0" w:after="0" w:afterAutospacing="0" w:line="158" w:lineRule="auto"/>
      <w:ind w:left="4678" w:hanging="4678"/>
    </w:pPr>
    <w:rPr>
      <w:i/>
      <w:sz w:val="16"/>
      <w:szCs w:val="20"/>
      <w:lang w:val="nl-NL"/>
    </w:rPr>
  </w:style>
  <w:style w:type="paragraph" w:customStyle="1" w:styleId="segdia">
    <w:name w:val="seg_dia"/>
    <w:basedOn w:val="Ttulo21"/>
    <w:rsid w:val="00DB72F5"/>
    <w:pPr>
      <w:spacing w:before="0" w:beforeAutospacing="0" w:after="0" w:afterAutospacing="0"/>
      <w:ind w:right="-1701"/>
    </w:pPr>
    <w:rPr>
      <w:rFonts w:ascii="Courier New" w:hAnsi="Courier New"/>
      <w:sz w:val="14"/>
      <w:szCs w:val="20"/>
      <w:lang w:val="nl-NL"/>
    </w:rPr>
  </w:style>
  <w:style w:type="paragraph" w:customStyle="1" w:styleId="Ttulo41">
    <w:name w:val="Título 4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vanodecorpodetexto1">
    <w:name w:val="Avanço de corpo de texto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imeiroavanodecorpodetexto2">
    <w:name w:val="Body Text First Indent 2"/>
    <w:basedOn w:val="Avanodecorpodetexto1"/>
    <w:link w:val="Primeiroavanodecorpodetexto2Carter"/>
    <w:uiPriority w:val="99"/>
    <w:unhideWhenUsed/>
    <w:rsid w:val="00DB72F5"/>
    <w:pPr>
      <w:spacing w:before="0" w:beforeAutospacing="0" w:after="120" w:afterAutospacing="0"/>
      <w:ind w:left="283" w:firstLine="210"/>
    </w:pPr>
    <w:rPr>
      <w:szCs w:val="20"/>
    </w:rPr>
  </w:style>
  <w:style w:type="character" w:customStyle="1" w:styleId="Primeiroavanodecorpodetexto2Carter">
    <w:name w:val="Primeiro avanço de corpo de texto 2 Caráter"/>
    <w:basedOn w:val="AvanodecorpodetextoCarter"/>
    <w:link w:val="Primeiroavanodecorpodetexto2"/>
    <w:uiPriority w:val="99"/>
    <w:rsid w:val="00DB72F5"/>
    <w:rPr>
      <w:rFonts w:ascii="Times New Roman" w:eastAsia="Times New Roman" w:hAnsi="Times New Roman" w:cs="Times New Roman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7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footer" Target="footer3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microsoft.com/office/2007/relationships/hdphoto" Target="media/hdphoto1.wdp"/><Relationship Id="rId17" Type="http://schemas.openxmlformats.org/officeDocument/2006/relationships/footer" Target="footer2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6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5.xml"/><Relationship Id="rId27" Type="http://schemas.openxmlformats.org/officeDocument/2006/relationships/footer" Target="footer8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SiGD\Manual.do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75ddcd-11ce-41ff-a917-1326d02ef6bd">
      <Terms xmlns="http://schemas.microsoft.com/office/infopath/2007/PartnerControls"/>
    </lcf76f155ced4ddcb4097134ff3c332f>
    <TaxCatchAll xmlns="e9aa198f-3527-4b2d-be02-f86f9b70056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88FD2439FF1438E53234DB692D2CB" ma:contentTypeVersion="11" ma:contentTypeDescription="Create a new document." ma:contentTypeScope="" ma:versionID="f84063a474b68a05027e7a77de2f8f0c">
  <xsd:schema xmlns:xsd="http://www.w3.org/2001/XMLSchema" xmlns:xs="http://www.w3.org/2001/XMLSchema" xmlns:p="http://schemas.microsoft.com/office/2006/metadata/properties" xmlns:ns2="3975ddcd-11ce-41ff-a917-1326d02ef6bd" xmlns:ns3="e9aa198f-3527-4b2d-be02-f86f9b700563" targetNamespace="http://schemas.microsoft.com/office/2006/metadata/properties" ma:root="true" ma:fieldsID="37ae4dfd3d691653ff87ac55b6fb97e9" ns2:_="" ns3:_="">
    <xsd:import namespace="3975ddcd-11ce-41ff-a917-1326d02ef6bd"/>
    <xsd:import namespace="e9aa198f-3527-4b2d-be02-f86f9b700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5ddcd-11ce-41ff-a917-1326d02ef6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9967681-caf4-44cd-948e-90f5714396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aa198f-3527-4b2d-be02-f86f9b70056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15ea242-56b8-44be-88e6-93cda3e66b66}" ma:internalName="TaxCatchAll" ma:showField="CatchAllData" ma:web="d3a5d0b0-4a9c-447b-9030-2cb6c29183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1A02C5-FF58-4395-AC2E-22E5E4D2C317}">
  <ds:schemaRefs>
    <ds:schemaRef ds:uri="http://schemas.microsoft.com/office/2006/metadata/properties"/>
    <ds:schemaRef ds:uri="http://schemas.microsoft.com/office/infopath/2007/PartnerControls"/>
    <ds:schemaRef ds:uri="3975ddcd-11ce-41ff-a917-1326d02ef6bd"/>
    <ds:schemaRef ds:uri="e9aa198f-3527-4b2d-be02-f86f9b700563"/>
  </ds:schemaRefs>
</ds:datastoreItem>
</file>

<file path=customXml/itemProps2.xml><?xml version="1.0" encoding="utf-8"?>
<ds:datastoreItem xmlns:ds="http://schemas.openxmlformats.org/officeDocument/2006/customXml" ds:itemID="{66EE52AF-00A6-4EBD-B693-1D880FC24D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2F2FC3-9E46-4178-9EC2-3D37DC288A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75ddcd-11ce-41ff-a917-1326d02ef6bd"/>
    <ds:schemaRef ds:uri="e9aa198f-3527-4b2d-be02-f86f9b7005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38DB68-6DB7-4404-868A-2AC886B5D7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</Template>
  <TotalTime>37</TotalTime>
  <Pages>31</Pages>
  <Words>5403</Words>
  <Characters>26264</Characters>
  <Application>Microsoft Office Word</Application>
  <DocSecurity>0</DocSecurity>
  <Lines>4377</Lines>
  <Paragraphs>3166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Manual</vt:lpstr>
      <vt:lpstr>Manual</vt:lpstr>
    </vt:vector>
  </TitlesOfParts>
  <Company>AT</Company>
  <LinksUpToDate>false</LinksUpToDate>
  <CharactersWithSpaces>28501</CharactersWithSpaces>
  <SharedDoc>false</SharedDoc>
  <HLinks>
    <vt:vector size="18" baseType="variant">
      <vt:variant>
        <vt:i4>1966133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_Toc127548766</vt:lpwstr>
      </vt:variant>
      <vt:variant>
        <vt:i4>1900597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_Toc127548759</vt:lpwstr>
      </vt:variant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_Toc127548758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</dc:title>
  <dc:subject/>
  <dc:creator>AT - Autoridade Tributária e Aduaneira</dc:creator>
  <cp:keywords/>
  <cp:lastModifiedBy>Paulo Rato</cp:lastModifiedBy>
  <cp:revision>113</cp:revision>
  <cp:lastPrinted>2018-04-12T08:26:00Z</cp:lastPrinted>
  <dcterms:created xsi:type="dcterms:W3CDTF">2023-02-02T09:29:00Z</dcterms:created>
  <dcterms:modified xsi:type="dcterms:W3CDTF">2026-06-24T11:39:00Z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eroModelo">
    <vt:lpwstr>12.3</vt:lpwstr>
  </property>
  <property fmtid="{D5CDD505-2E9C-101B-9397-08002B2CF9AE}" pid="3" name="MF">
    <vt:lpwstr>Ministério das Finanças e da Administração Pública</vt:lpwstr>
  </property>
  <property fmtid="{D5CDD505-2E9C-101B-9397-08002B2CF9AE}" pid="4" name="DGCI">
    <vt:lpwstr>DIRECÇÃO-GERAL DOS IMPOSTOS - DGCI</vt:lpwstr>
  </property>
  <property fmtid="{D5CDD505-2E9C-101B-9397-08002B2CF9AE}" pid="5" name="SiteDE">
    <vt:lpwstr>www.e-financas.gov.pt</vt:lpwstr>
  </property>
  <property fmtid="{D5CDD505-2E9C-101B-9397-08002B2CF9AE}" pid="6" name="CAT">
    <vt:lpwstr>217 206 707</vt:lpwstr>
  </property>
  <property fmtid="{D5CDD505-2E9C-101B-9397-08002B2CF9AE}" pid="7" name="Class">
    <vt:lpwstr>100.10.600</vt:lpwstr>
  </property>
  <property fmtid="{D5CDD505-2E9C-101B-9397-08002B2CF9AE}" pid="8" name="Seg">
    <vt:lpwstr>Pública</vt:lpwstr>
  </property>
  <property fmtid="{D5CDD505-2E9C-101B-9397-08002B2CF9AE}" pid="9" name="DS">
    <vt:lpwstr>SUB-DG (ÁREA SISTEMAS DE INFORMAÇAO)</vt:lpwstr>
  </property>
  <property fmtid="{D5CDD505-2E9C-101B-9397-08002B2CF9AE}" pid="10" name="Div">
    <vt:lpwstr>EPM N1 SISTEMAS ADUANEIROS</vt:lpwstr>
  </property>
  <property fmtid="{D5CDD505-2E9C-101B-9397-08002B2CF9AE}" pid="11" name="Copias">
    <vt:lpwstr>False</vt:lpwstr>
  </property>
  <property fmtid="{D5CDD505-2E9C-101B-9397-08002B2CF9AE}" pid="12" name="Versao">
    <vt:lpwstr>1.5</vt:lpwstr>
  </property>
  <property fmtid="{D5CDD505-2E9C-101B-9397-08002B2CF9AE}" pid="13" name="data">
    <vt:lpwstr>25-06-2026</vt:lpwstr>
  </property>
  <property fmtid="{D5CDD505-2E9C-101B-9397-08002B2CF9AE}" pid="14" name="NomeManual">
    <vt:lpwstr>Guia XML - Mensagem CC429A v1.5</vt:lpwstr>
  </property>
  <property fmtid="{D5CDD505-2E9C-101B-9397-08002B2CF9AE}" pid="15" name="data_Ano">
    <vt:lpwstr>9999</vt:lpwstr>
  </property>
  <property fmtid="{D5CDD505-2E9C-101B-9397-08002B2CF9AE}" pid="16" name="data_Mes">
    <vt:lpwstr>01</vt:lpwstr>
  </property>
  <property fmtid="{D5CDD505-2E9C-101B-9397-08002B2CF9AE}" pid="17" name="data_Mes_Extenso">
    <vt:lpwstr>Janeiro</vt:lpwstr>
  </property>
  <property fmtid="{D5CDD505-2E9C-101B-9397-08002B2CF9AE}" pid="18" name="data_Dia">
    <vt:lpwstr>01</vt:lpwstr>
  </property>
  <property fmtid="{D5CDD505-2E9C-101B-9397-08002B2CF9AE}" pid="19" name="siglaNucleo">
    <vt:lpwstr>ASA</vt:lpwstr>
  </property>
  <property fmtid="{D5CDD505-2E9C-101B-9397-08002B2CF9AE}" pid="20" name="Morada">
    <vt:lpwstr>Av. Eng. Duarte Pacheco, 28, 10.º</vt:lpwstr>
  </property>
  <property fmtid="{D5CDD505-2E9C-101B-9397-08002B2CF9AE}" pid="21" name="CodigoPostal">
    <vt:lpwstr>1099-013 LISBOA</vt:lpwstr>
  </property>
  <property fmtid="{D5CDD505-2E9C-101B-9397-08002B2CF9AE}" pid="22" name="Tel">
    <vt:lpwstr>213834861</vt:lpwstr>
  </property>
  <property fmtid="{D5CDD505-2E9C-101B-9397-08002B2CF9AE}" pid="23" name="Fax">
    <vt:lpwstr>0</vt:lpwstr>
  </property>
  <property fmtid="{D5CDD505-2E9C-101B-9397-08002B2CF9AE}" pid="24" name="Email">
    <vt:lpwstr>asa@at.gov.pt</vt:lpwstr>
  </property>
  <property fmtid="{D5CDD505-2E9C-101B-9397-08002B2CF9AE}" pid="25" name="codPai">
    <vt:lpwstr>6112</vt:lpwstr>
  </property>
  <property fmtid="{D5CDD505-2E9C-101B-9397-08002B2CF9AE}" pid="26" name="codServico">
    <vt:lpwstr>6820</vt:lpwstr>
  </property>
  <property fmtid="{D5CDD505-2E9C-101B-9397-08002B2CF9AE}" pid="27" name="ContentTypeId">
    <vt:lpwstr>0x010100A0688FD2439FF1438E53234DB692D2CB</vt:lpwstr>
  </property>
  <property fmtid="{D5CDD505-2E9C-101B-9397-08002B2CF9AE}" pid="28" name="MSIP_Label_e463cba9-5f6c-478d-9329-7b2295e4e8ed_Enabled">
    <vt:lpwstr>true</vt:lpwstr>
  </property>
  <property fmtid="{D5CDD505-2E9C-101B-9397-08002B2CF9AE}" pid="29" name="MSIP_Label_e463cba9-5f6c-478d-9329-7b2295e4e8ed_SetDate">
    <vt:lpwstr>2023-01-31T16:34:21Z</vt:lpwstr>
  </property>
  <property fmtid="{D5CDD505-2E9C-101B-9397-08002B2CF9AE}" pid="30" name="MSIP_Label_e463cba9-5f6c-478d-9329-7b2295e4e8ed_Method">
    <vt:lpwstr>Standard</vt:lpwstr>
  </property>
  <property fmtid="{D5CDD505-2E9C-101B-9397-08002B2CF9AE}" pid="31" name="MSIP_Label_e463cba9-5f6c-478d-9329-7b2295e4e8ed_Name">
    <vt:lpwstr>All Employees_2</vt:lpwstr>
  </property>
  <property fmtid="{D5CDD505-2E9C-101B-9397-08002B2CF9AE}" pid="32" name="MSIP_Label_e463cba9-5f6c-478d-9329-7b2295e4e8ed_SiteId">
    <vt:lpwstr>33440fc6-b7c7-412c-bb73-0e70b0198d5a</vt:lpwstr>
  </property>
  <property fmtid="{D5CDD505-2E9C-101B-9397-08002B2CF9AE}" pid="33" name="MSIP_Label_e463cba9-5f6c-478d-9329-7b2295e4e8ed_ActionId">
    <vt:lpwstr>c2c10363-e643-4288-88b6-d14dffa2fb1d</vt:lpwstr>
  </property>
  <property fmtid="{D5CDD505-2E9C-101B-9397-08002B2CF9AE}" pid="34" name="MSIP_Label_e463cba9-5f6c-478d-9329-7b2295e4e8ed_ContentBits">
    <vt:lpwstr>0</vt:lpwstr>
  </property>
  <property fmtid="{D5CDD505-2E9C-101B-9397-08002B2CF9AE}" pid="35" name="MediaServiceImageTags">
    <vt:lpwstr/>
  </property>
  <property fmtid="{D5CDD505-2E9C-101B-9397-08002B2CF9AE}" pid="36" name="MSIP_Label_ecb69475-382c-4c7a-b21d-8ca64eeef1bd_Enabled">
    <vt:lpwstr>true</vt:lpwstr>
  </property>
  <property fmtid="{D5CDD505-2E9C-101B-9397-08002B2CF9AE}" pid="37" name="MSIP_Label_ecb69475-382c-4c7a-b21d-8ca64eeef1bd_SetDate">
    <vt:lpwstr>2024-03-27T17:53:53Z</vt:lpwstr>
  </property>
  <property fmtid="{D5CDD505-2E9C-101B-9397-08002B2CF9AE}" pid="38" name="MSIP_Label_ecb69475-382c-4c7a-b21d-8ca64eeef1bd_Method">
    <vt:lpwstr>Standard</vt:lpwstr>
  </property>
  <property fmtid="{D5CDD505-2E9C-101B-9397-08002B2CF9AE}" pid="39" name="MSIP_Label_ecb69475-382c-4c7a-b21d-8ca64eeef1bd_Name">
    <vt:lpwstr>Eviden For Internal Use - All Employees</vt:lpwstr>
  </property>
  <property fmtid="{D5CDD505-2E9C-101B-9397-08002B2CF9AE}" pid="40" name="MSIP_Label_ecb69475-382c-4c7a-b21d-8ca64eeef1bd_SiteId">
    <vt:lpwstr>7d1c7785-2d8a-437d-b842-1ed5d8fbe00a</vt:lpwstr>
  </property>
  <property fmtid="{D5CDD505-2E9C-101B-9397-08002B2CF9AE}" pid="41" name="MSIP_Label_ecb69475-382c-4c7a-b21d-8ca64eeef1bd_ActionId">
    <vt:lpwstr>6b1406e1-f3ca-4f32-80f3-561831546942</vt:lpwstr>
  </property>
  <property fmtid="{D5CDD505-2E9C-101B-9397-08002B2CF9AE}" pid="42" name="MSIP_Label_ecb69475-382c-4c7a-b21d-8ca64eeef1bd_ContentBits">
    <vt:lpwstr>0</vt:lpwstr>
  </property>
</Properties>
</file>